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FB004" w14:textId="4E402D04" w:rsidR="00471A02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18F79CC8" w14:textId="27F94C20" w:rsidR="00E02C30" w:rsidRDefault="008E72F5" w:rsidP="008E72F5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П</w:t>
      </w:r>
      <w:r w:rsidR="0082008A">
        <w:rPr>
          <w:rFonts w:ascii="Arial" w:hAnsi="Arial" w:cs="Arial"/>
          <w:b/>
          <w:sz w:val="20"/>
          <w:szCs w:val="20"/>
          <w:lang w:val="uk-UA" w:eastAsia="en-US"/>
        </w:rPr>
        <w:t>РО</w:t>
      </w:r>
      <w:r w:rsidR="007E2718">
        <w:rPr>
          <w:rFonts w:ascii="Arial" w:hAnsi="Arial" w:cs="Arial"/>
          <w:b/>
          <w:sz w:val="20"/>
          <w:szCs w:val="20"/>
          <w:lang w:val="uk-UA" w:eastAsia="en-US"/>
        </w:rPr>
        <w:t xml:space="preserve"> (Пропозиція робити оферти) №</w:t>
      </w:r>
      <w:r w:rsidR="003804C4">
        <w:rPr>
          <w:rFonts w:ascii="Arial" w:hAnsi="Arial" w:cs="Arial"/>
          <w:b/>
          <w:sz w:val="20"/>
          <w:szCs w:val="20"/>
          <w:lang w:val="uk-UA" w:eastAsia="en-US"/>
        </w:rPr>
        <w:t>63</w:t>
      </w:r>
      <w:r w:rsidR="00035D46">
        <w:rPr>
          <w:rFonts w:ascii="Arial" w:hAnsi="Arial" w:cs="Arial"/>
          <w:b/>
          <w:sz w:val="20"/>
          <w:szCs w:val="20"/>
          <w:lang w:val="uk-UA" w:eastAsia="en-US"/>
        </w:rPr>
        <w:t>1</w:t>
      </w:r>
      <w:r w:rsidR="003B0B92">
        <w:rPr>
          <w:rFonts w:ascii="Arial" w:hAnsi="Arial" w:cs="Arial"/>
          <w:b/>
          <w:sz w:val="20"/>
          <w:szCs w:val="20"/>
          <w:lang w:val="uk-UA" w:eastAsia="en-US"/>
        </w:rPr>
        <w:t xml:space="preserve"> </w:t>
      </w:r>
      <w:r w:rsidR="00C7201D" w:rsidRPr="00C7201D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(ТОРГИ СТРОГО в СИСТЕМА АРИБА</w:t>
      </w:r>
      <w:r w:rsidR="00C7201D" w:rsidRPr="00103436">
        <w:rPr>
          <w:rFonts w:ascii="Arial" w:hAnsi="Arial" w:cs="Arial"/>
          <w:b/>
          <w:color w:val="FF0000"/>
          <w:sz w:val="20"/>
          <w:szCs w:val="20"/>
          <w:lang w:val="uk-UA" w:eastAsia="en-US"/>
        </w:rPr>
        <w:t>)</w:t>
      </w:r>
    </w:p>
    <w:p w14:paraId="3C7566CE" w14:textId="046BD5D3" w:rsidR="008E72F5" w:rsidRPr="009E135F" w:rsidRDefault="008E72F5" w:rsidP="00103436">
      <w:pPr>
        <w:tabs>
          <w:tab w:val="center" w:pos="4677"/>
          <w:tab w:val="right" w:pos="9780"/>
        </w:tabs>
        <w:ind w:left="142"/>
        <w:jc w:val="right"/>
        <w:rPr>
          <w:rFonts w:ascii="Arial" w:hAnsi="Arial" w:cs="Arial"/>
          <w:sz w:val="20"/>
          <w:szCs w:val="20"/>
          <w:lang w:val="uk-UA" w:eastAsia="en-US"/>
        </w:rPr>
      </w:pP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C7201D">
        <w:rPr>
          <w:rFonts w:ascii="Arial" w:hAnsi="Arial" w:cs="Arial"/>
          <w:b/>
          <w:sz w:val="20"/>
          <w:szCs w:val="20"/>
          <w:lang w:val="uk-UA" w:eastAsia="en-US"/>
        </w:rPr>
        <w:t xml:space="preserve">                                                                                                                                      </w:t>
      </w:r>
      <w:r w:rsidRPr="009E135F">
        <w:rPr>
          <w:rFonts w:ascii="Arial" w:hAnsi="Arial" w:cs="Arial"/>
          <w:b/>
          <w:sz w:val="20"/>
          <w:szCs w:val="20"/>
          <w:lang w:val="uk-UA" w:eastAsia="en-US"/>
        </w:rPr>
        <w:t>Дата</w:t>
      </w:r>
      <w:r w:rsidRPr="009E135F">
        <w:rPr>
          <w:rFonts w:ascii="Arial" w:hAnsi="Arial" w:cs="Arial"/>
          <w:sz w:val="20"/>
          <w:szCs w:val="20"/>
          <w:lang w:val="uk-UA" w:eastAsia="en-US"/>
        </w:rPr>
        <w:t xml:space="preserve"> </w:t>
      </w:r>
      <w:r w:rsidR="003804C4">
        <w:rPr>
          <w:rFonts w:ascii="Arial" w:hAnsi="Arial" w:cs="Arial"/>
          <w:sz w:val="20"/>
          <w:szCs w:val="20"/>
          <w:lang w:val="uk-UA" w:eastAsia="en-US"/>
        </w:rPr>
        <w:t>21</w:t>
      </w:r>
      <w:r w:rsidR="001948BF">
        <w:rPr>
          <w:rFonts w:ascii="Arial" w:hAnsi="Arial" w:cs="Arial"/>
          <w:sz w:val="20"/>
          <w:szCs w:val="20"/>
          <w:lang w:val="uk-UA" w:eastAsia="en-US"/>
        </w:rPr>
        <w:t>.07.2026</w:t>
      </w:r>
    </w:p>
    <w:p w14:paraId="7EF5C240" w14:textId="77777777" w:rsidR="008E72F5" w:rsidRPr="009E135F" w:rsidRDefault="008E72F5" w:rsidP="008E72F5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352A1427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2A53DC3C" w14:textId="664E3826" w:rsidR="008E72F5" w:rsidRPr="009E135F" w:rsidRDefault="009815B4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    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FE3AF2" w:rsidRPr="00DA4934">
        <w:rPr>
          <w:rFonts w:ascii="Arial" w:hAnsi="Arial" w:cs="Arial"/>
          <w:sz w:val="22"/>
          <w:szCs w:val="18"/>
          <w:lang w:val="uk-UA"/>
        </w:rPr>
        <w:t xml:space="preserve">ПрАТ </w:t>
      </w:r>
      <w:r w:rsidR="00611D0E">
        <w:rPr>
          <w:rFonts w:ascii="Arial" w:hAnsi="Arial" w:cs="Arial"/>
          <w:sz w:val="22"/>
          <w:szCs w:val="18"/>
          <w:lang w:val="uk-UA"/>
        </w:rPr>
        <w:t>КАМЕТ-СТАЛЬ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в </w:t>
      </w:r>
      <w:r w:rsidR="00FF433F">
        <w:rPr>
          <w:rFonts w:ascii="Arial" w:hAnsi="Arial" w:cs="Arial"/>
          <w:sz w:val="20"/>
          <w:szCs w:val="20"/>
          <w:lang w:val="uk-UA"/>
        </w:rPr>
        <w:t>202</w:t>
      </w:r>
      <w:r w:rsidR="002833FA">
        <w:rPr>
          <w:rFonts w:ascii="Arial" w:hAnsi="Arial" w:cs="Arial"/>
          <w:sz w:val="20"/>
          <w:szCs w:val="20"/>
          <w:lang w:val="uk-UA"/>
        </w:rPr>
        <w:t>7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</w:t>
      </w:r>
      <w:r w:rsidR="004A2FED">
        <w:rPr>
          <w:rFonts w:ascii="Arial" w:hAnsi="Arial" w:cs="Arial"/>
          <w:sz w:val="20"/>
          <w:szCs w:val="20"/>
          <w:lang w:val="uk-UA"/>
        </w:rPr>
        <w:t>р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. на поставку </w:t>
      </w:r>
      <w:r w:rsidR="004A2FED">
        <w:rPr>
          <w:rFonts w:ascii="Arial" w:hAnsi="Arial" w:cs="Arial"/>
          <w:sz w:val="20"/>
          <w:szCs w:val="20"/>
          <w:lang w:val="uk-UA"/>
        </w:rPr>
        <w:t>ТМЦ</w:t>
      </w:r>
      <w:r w:rsidR="008E72F5"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6E34A8E2" w14:textId="77777777" w:rsidR="008E72F5" w:rsidRPr="009E135F" w:rsidRDefault="008E72F5" w:rsidP="008E72F5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199" w:type="dxa"/>
        <w:tblInd w:w="-714" w:type="dxa"/>
        <w:tblLook w:val="0000" w:firstRow="0" w:lastRow="0" w:firstColumn="0" w:lastColumn="0" w:noHBand="0" w:noVBand="0"/>
      </w:tblPr>
      <w:tblGrid>
        <w:gridCol w:w="3938"/>
        <w:gridCol w:w="4476"/>
        <w:gridCol w:w="2785"/>
      </w:tblGrid>
      <w:tr w:rsidR="008E72F5" w:rsidRPr="009E135F" w14:paraId="7FFC6D57" w14:textId="77777777" w:rsidTr="00467EDF">
        <w:trPr>
          <w:trHeight w:val="239"/>
        </w:trPr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FE40E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CD3F7" w14:textId="77777777" w:rsidR="008E72F5" w:rsidRPr="00B22092" w:rsidRDefault="008E72F5" w:rsidP="00EB02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8E72F5" w:rsidRPr="009E135F" w14:paraId="3B4E7B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B8EC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Категорія/група матеріалів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8D450" w14:textId="77777777" w:rsidR="008E72F5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</w:p>
          <w:p w14:paraId="7AA23366" w14:textId="309BEBA1" w:rsidR="00000FEA" w:rsidRPr="00B22092" w:rsidRDefault="00000FE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C39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4D3ABDA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A2E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8BE67" w14:textId="285EFC1B" w:rsidR="008E72F5" w:rsidRPr="00B22092" w:rsidRDefault="0082154A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Попадинець О.Д.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55A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0F5304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AAA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7F920" w14:textId="4E91FEBB" w:rsidR="008E72F5" w:rsidRPr="00C7201D" w:rsidRDefault="00C7201D" w:rsidP="002643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>
                <w:rPr>
                  <w:rStyle w:val="ab"/>
                  <w:rFonts w:ascii="Arial" w:hAnsi="Arial" w:cs="Arial"/>
                  <w:sz w:val="20"/>
                  <w:szCs w:val="20"/>
                </w:rPr>
                <w:t>Торги</w:t>
              </w:r>
            </w:hyperlink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 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строго в </w:t>
            </w:r>
            <w:r>
              <w:rPr>
                <w:rStyle w:val="ab"/>
                <w:rFonts w:ascii="Arial" w:hAnsi="Arial" w:cs="Arial"/>
                <w:sz w:val="20"/>
                <w:szCs w:val="20"/>
              </w:rPr>
              <w:t>системе</w:t>
            </w:r>
            <w:r w:rsidR="0026434B">
              <w:rPr>
                <w:rStyle w:val="ab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ab"/>
                <w:rFonts w:ascii="Arial" w:hAnsi="Arial" w:cs="Arial"/>
                <w:sz w:val="20"/>
                <w:szCs w:val="20"/>
              </w:rPr>
              <w:t xml:space="preserve"> АРИБА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13F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8F02C41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332E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562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03C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8E72F5" w:rsidRPr="009E135F" w14:paraId="3C519E28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EAB94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9312B" w14:textId="72CBA443" w:rsidR="008E72F5" w:rsidRPr="00B22092" w:rsidRDefault="00931E58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Тендер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027B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1B2803" w:rsidRPr="009E135F" w14:paraId="66F3225B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28E47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7DCC6565" w14:textId="1BA8E1BB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AD565" w14:textId="44E0EAAE" w:rsidR="001B2803" w:rsidRPr="00B22092" w:rsidRDefault="003804C4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21</w:t>
            </w:r>
            <w:r w:rsidR="001948BF">
              <w:rPr>
                <w:rFonts w:ascii="Arial" w:hAnsi="Arial" w:cs="Arial"/>
                <w:sz w:val="20"/>
                <w:szCs w:val="20"/>
                <w:lang w:val="uk-UA"/>
              </w:rPr>
              <w:t>.07.2026   11-00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9475A" w14:textId="4DC215E3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1B2803" w:rsidRPr="009E135F" w14:paraId="69957CF5" w14:textId="77777777" w:rsidTr="00693384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E86B9" w14:textId="77777777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19B9933D" w14:textId="73133834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5D81" w14:textId="4EC50DFE" w:rsidR="001B2803" w:rsidRPr="0025762E" w:rsidRDefault="003804C4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24.07.2026 14</w:t>
            </w:r>
            <w:r w:rsidR="001948BF">
              <w:rPr>
                <w:rFonts w:ascii="Arial" w:hAnsi="Arial" w:cs="Arial"/>
                <w:sz w:val="20"/>
                <w:szCs w:val="20"/>
              </w:rPr>
              <w:t>-00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DA0F9B" w14:textId="5677AC32" w:rsidR="001B2803" w:rsidRPr="00B22092" w:rsidRDefault="001B2803" w:rsidP="001B2803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035D46" w:rsidRPr="009E135F" w14:paraId="7BD3BAA9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3363B" w14:textId="77777777" w:rsidR="00035D46" w:rsidRPr="00B22092" w:rsidRDefault="00035D46" w:rsidP="00035D46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441DFAD5" w14:textId="32643473" w:rsidR="00035D46" w:rsidRPr="00B22092" w:rsidRDefault="00035D46" w:rsidP="00035D46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8635" w14:textId="489A2628" w:rsidR="00035D46" w:rsidRPr="00B22092" w:rsidRDefault="00035D46" w:rsidP="00035D46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21.07.2026   11-00</w:t>
            </w:r>
            <w:r w:rsidR="004C4170" w:rsidRPr="004C4170"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 xml:space="preserve"> аукцион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58E5F" w14:textId="4FA49134" w:rsidR="00035D46" w:rsidRPr="00B22092" w:rsidRDefault="00035D46" w:rsidP="00035D46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035D46" w:rsidRPr="009E135F" w14:paraId="6B03538A" w14:textId="77777777" w:rsidTr="0025160D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CF066" w14:textId="77777777" w:rsidR="00035D46" w:rsidRPr="00B22092" w:rsidRDefault="00035D46" w:rsidP="00035D46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04ACD1AB" w14:textId="41DF63FA" w:rsidR="00035D46" w:rsidRPr="00B22092" w:rsidRDefault="00035D46" w:rsidP="00035D46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452BA" w14:textId="1193109B" w:rsidR="00035D46" w:rsidRPr="00B22092" w:rsidRDefault="00035D46" w:rsidP="00035D46">
            <w:pPr>
              <w:spacing w:line="240" w:lineRule="exac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24.07.2026 </w:t>
            </w:r>
            <w:r w:rsidR="004C4170">
              <w:rPr>
                <w:rFonts w:ascii="Arial" w:hAnsi="Arial" w:cs="Arial"/>
                <w:sz w:val="20"/>
                <w:szCs w:val="20"/>
              </w:rPr>
              <w:t xml:space="preserve">14–00  </w:t>
            </w:r>
            <w:r w:rsidR="004C4170" w:rsidRPr="004C4170">
              <w:rPr>
                <w:rFonts w:ascii="Arial" w:hAnsi="Arial" w:cs="Arial"/>
                <w:color w:val="FF0000"/>
                <w:sz w:val="20"/>
                <w:szCs w:val="20"/>
                <w:lang w:val="uk-UA"/>
              </w:rPr>
              <w:t>аукцион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69FF5" w14:textId="3851A3F6" w:rsidR="00035D46" w:rsidRPr="00B22092" w:rsidRDefault="00035D46" w:rsidP="00035D46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EF16D6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22092" w:rsidRPr="009E135F" w14:paraId="7F15848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7A011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 w:rsidRPr="00B22092"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  <w:t>*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7695" w14:textId="14A79100" w:rsidR="00B22092" w:rsidRPr="00B22092" w:rsidRDefault="00B22092" w:rsidP="001E5EE7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По факту 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поставки, вздовж </w:t>
            </w:r>
            <w:r w:rsidR="001E5EE7">
              <w:rPr>
                <w:rFonts w:ascii="Arial" w:hAnsi="Arial" w:cs="Arial"/>
                <w:bCs/>
                <w:sz w:val="20"/>
                <w:szCs w:val="20"/>
                <w:lang w:val="uk-UA"/>
              </w:rPr>
              <w:t>180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 xml:space="preserve"> календарн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>и</w:t>
            </w:r>
            <w:r w:rsidRPr="00B22092">
              <w:rPr>
                <w:rFonts w:ascii="Arial" w:hAnsi="Arial" w:cs="Arial"/>
                <w:bCs/>
                <w:sz w:val="20"/>
                <w:szCs w:val="20"/>
              </w:rPr>
              <w:t>х днів</w:t>
            </w:r>
            <w:r w:rsidRPr="00B22092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(пріоритет),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або свої пропозиції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5F3C5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B22092" w:rsidRPr="009E135F" w14:paraId="00887279" w14:textId="77777777" w:rsidTr="00467EDF">
        <w:trPr>
          <w:trHeight w:val="23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A6FE8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4061A" w14:textId="66FF7BC4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en-US"/>
              </w:rPr>
              <w:t>DDP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склад Покупця, м.</w:t>
            </w:r>
            <w:r w:rsidR="00721FE9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Кам’янське, ІНКОТЕРМС 2020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DFCB" w14:textId="77777777" w:rsidR="00B22092" w:rsidRPr="00B22092" w:rsidRDefault="00B22092" w:rsidP="00B22092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4140F0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C4C0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D4145" w14:textId="3F92A136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 </w:t>
            </w:r>
            <w:r w:rsidR="001948BF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3804C4">
              <w:rPr>
                <w:rFonts w:ascii="Arial" w:hAnsi="Arial" w:cs="Arial"/>
                <w:sz w:val="20"/>
                <w:szCs w:val="20"/>
                <w:lang w:val="uk-UA"/>
              </w:rPr>
              <w:t>3</w:t>
            </w:r>
            <w:r w:rsidR="00567CA6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DD729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B050B0" w:rsidRPr="009E135F" w14:paraId="5CBFA77D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10577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B671E" w14:textId="5707757A" w:rsidR="00B050B0" w:rsidRPr="00861721" w:rsidRDefault="00B050B0" w:rsidP="00CC223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8F0A4C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DC7B9B">
              <w:rPr>
                <w:rFonts w:ascii="Arial" w:hAnsi="Arial" w:cs="Arial"/>
                <w:sz w:val="20"/>
                <w:szCs w:val="20"/>
                <w:lang w:val="uk-UA"/>
              </w:rPr>
              <w:t xml:space="preserve"> до ПДО</w:t>
            </w:r>
            <w:r w:rsidR="00995635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="001948BF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3804C4">
              <w:rPr>
                <w:rFonts w:ascii="Arial" w:hAnsi="Arial" w:cs="Arial"/>
                <w:sz w:val="20"/>
                <w:szCs w:val="20"/>
                <w:lang w:val="uk-UA"/>
              </w:rPr>
              <w:t>3</w:t>
            </w:r>
            <w:r w:rsidR="00567CA6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CF46" w14:textId="77777777" w:rsidR="00B050B0" w:rsidRPr="00B22092" w:rsidRDefault="00B050B0" w:rsidP="00B050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9E135F" w14:paraId="657E0DF0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584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D5F69" w14:textId="2D77797B" w:rsidR="008E72F5" w:rsidRPr="00B22092" w:rsidRDefault="00B050B0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додатку №1</w:t>
            </w:r>
            <w:r w:rsidR="00092FE6">
              <w:rPr>
                <w:rFonts w:ascii="Arial" w:hAnsi="Arial" w:cs="Arial"/>
                <w:sz w:val="20"/>
                <w:szCs w:val="20"/>
                <w:lang w:val="uk-UA"/>
              </w:rPr>
              <w:t>, з можливим збільшенням або зменшення обсягів поставки.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2060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Необхідно вказати обсяг, пропонований до постачання</w:t>
            </w:r>
          </w:p>
        </w:tc>
      </w:tr>
      <w:tr w:rsidR="008E72F5" w:rsidRPr="00F75437" w14:paraId="281F0368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99066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6C3A" w14:textId="124C332A" w:rsidR="008E72F5" w:rsidRPr="00B22092" w:rsidRDefault="00EE3824" w:rsidP="00EE3824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B86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0C74270A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2800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4E865ED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(Виробник/трейдер/ дистриб'ютор)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03C57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782DE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3B06B375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5A7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C672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EF480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542DEEC7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F6AFF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9647" w14:textId="0F7EFD80" w:rsidR="0032539F" w:rsidRDefault="0032539F" w:rsidP="0032539F">
            <w:pPr>
              <w:rPr>
                <w:rFonts w:ascii="Arial" w:hAnsi="Arial" w:cs="Arial"/>
              </w:rPr>
            </w:pPr>
            <w:r w:rsidRPr="0032539F">
              <w:rPr>
                <w:rFonts w:ascii="Arial" w:hAnsi="Arial" w:cs="Arial"/>
                <w:sz w:val="20"/>
                <w:szCs w:val="20"/>
                <w:lang w:val="uk-UA"/>
              </w:rPr>
              <w:t>Фіксація цін (з можливістю застосування прив’язок) на весь період потреби за заявками – указывать крайний срок по заявке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. (</w:t>
            </w:r>
            <w:r w:rsidR="00027ADF">
              <w:rPr>
                <w:rFonts w:ascii="Arial" w:hAnsi="Arial" w:cs="Arial"/>
                <w:sz w:val="20"/>
                <w:szCs w:val="20"/>
                <w:lang w:val="uk-UA"/>
              </w:rPr>
              <w:t>202</w:t>
            </w:r>
            <w:r w:rsidR="002833FA">
              <w:rPr>
                <w:rFonts w:ascii="Arial" w:hAnsi="Arial" w:cs="Arial"/>
                <w:sz w:val="20"/>
                <w:szCs w:val="20"/>
                <w:lang w:val="uk-UA"/>
              </w:rPr>
              <w:t>7</w:t>
            </w:r>
            <w:r w:rsidRPr="004D11C5">
              <w:rPr>
                <w:rFonts w:ascii="Arial" w:hAnsi="Arial" w:cs="Arial"/>
                <w:sz w:val="20"/>
                <w:szCs w:val="20"/>
                <w:lang w:val="uk-UA"/>
              </w:rPr>
              <w:t>)</w:t>
            </w:r>
          </w:p>
          <w:p w14:paraId="4F5863CB" w14:textId="77777777" w:rsidR="008E72F5" w:rsidRPr="0032539F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95491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Обов'язкова вимога</w:t>
            </w:r>
          </w:p>
        </w:tc>
      </w:tr>
      <w:tr w:rsidR="008E72F5" w:rsidRPr="00F75437" w14:paraId="2C5EE166" w14:textId="77777777" w:rsidTr="00467EDF">
        <w:trPr>
          <w:trHeight w:val="273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E39AA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DB6A" w14:textId="5CB0389A" w:rsidR="008E72F5" w:rsidRPr="00B22092" w:rsidRDefault="00B22092" w:rsidP="00282328">
            <w:pPr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20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C553D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399C4982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9D08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lastRenderedPageBreak/>
              <w:t>Графік постачання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E060" w14:textId="15ED3888" w:rsidR="008E72F5" w:rsidRPr="00B22092" w:rsidRDefault="00266218" w:rsidP="00282328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Згідно з запитом замовника</w:t>
            </w:r>
            <w:r w:rsidR="00282328">
              <w:rPr>
                <w:rFonts w:ascii="Arial" w:hAnsi="Arial" w:cs="Arial"/>
                <w:sz w:val="18"/>
                <w:szCs w:val="20"/>
                <w:lang w:val="uk-UA"/>
              </w:rPr>
              <w:t>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99D18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Обов'язково або свої пропозиції</w:t>
            </w:r>
          </w:p>
        </w:tc>
      </w:tr>
      <w:tr w:rsidR="008E72F5" w:rsidRPr="00F75437" w14:paraId="6BA4E22E" w14:textId="77777777" w:rsidTr="00467EDF">
        <w:trPr>
          <w:trHeight w:val="255"/>
        </w:trPr>
        <w:tc>
          <w:tcPr>
            <w:tcW w:w="3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CC50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Додатки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ED430" w14:textId="5E64BA3A" w:rsidR="008E72F5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1 </w:t>
            </w:r>
            <w:r w:rsidR="00461A62">
              <w:rPr>
                <w:rFonts w:ascii="Arial" w:hAnsi="Arial" w:cs="Arial"/>
                <w:sz w:val="20"/>
                <w:szCs w:val="20"/>
                <w:lang w:val="uk-UA"/>
              </w:rPr>
              <w:t xml:space="preserve">до ПДО </w:t>
            </w:r>
            <w:r w:rsidR="00BB6D5D">
              <w:rPr>
                <w:rFonts w:ascii="Arial" w:hAnsi="Arial" w:cs="Arial"/>
                <w:sz w:val="20"/>
                <w:szCs w:val="20"/>
                <w:lang w:val="uk-UA"/>
              </w:rPr>
              <w:t>6</w:t>
            </w:r>
            <w:r w:rsidR="003804C4">
              <w:rPr>
                <w:rFonts w:ascii="Arial" w:hAnsi="Arial" w:cs="Arial"/>
                <w:sz w:val="20"/>
                <w:szCs w:val="20"/>
                <w:lang w:val="uk-UA"/>
              </w:rPr>
              <w:t>3</w:t>
            </w:r>
            <w:r w:rsidR="002833FA">
              <w:rPr>
                <w:rFonts w:ascii="Arial" w:hAnsi="Arial" w:cs="Arial"/>
                <w:sz w:val="20"/>
                <w:szCs w:val="20"/>
                <w:lang w:val="uk-UA"/>
              </w:rPr>
              <w:t>1</w:t>
            </w:r>
          </w:p>
          <w:p w14:paraId="3A19C386" w14:textId="77777777" w:rsidR="00147401" w:rsidRPr="0031345B" w:rsidRDefault="00147401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479BCF4" w14:textId="2DB278B1" w:rsidR="008E72F5" w:rsidRPr="00B22092" w:rsidRDefault="008E72F5" w:rsidP="00AF47B0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Додаток </w:t>
            </w:r>
            <w:r w:rsidR="00AF47B0">
              <w:rPr>
                <w:rFonts w:ascii="Arial" w:hAnsi="Arial" w:cs="Arial"/>
                <w:sz w:val="20"/>
                <w:szCs w:val="20"/>
                <w:lang w:val="uk-UA"/>
              </w:rPr>
              <w:t>2</w:t>
            </w: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 xml:space="preserve"> (Типовий договір на поставку МТР)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2C6E3" w14:textId="77777777" w:rsidR="008E72F5" w:rsidRPr="00B22092" w:rsidRDefault="008E72F5" w:rsidP="00EB027D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B22092">
              <w:rPr>
                <w:rFonts w:ascii="Arial" w:hAnsi="Arial" w:cs="Arial"/>
                <w:sz w:val="20"/>
                <w:szCs w:val="20"/>
                <w:lang w:val="uk-UA"/>
              </w:rPr>
              <w:t>Найменування додатків, кількість сторінок в кожному</w:t>
            </w:r>
          </w:p>
        </w:tc>
      </w:tr>
    </w:tbl>
    <w:p w14:paraId="2F85F852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r w:rsidRPr="009C56A0">
        <w:rPr>
          <w:rFonts w:ascii="Arial" w:hAnsi="Arial" w:cs="Arial"/>
          <w:bCs/>
          <w:i/>
          <w:sz w:val="18"/>
          <w:szCs w:val="18"/>
          <w:lang w:val="uk-UA"/>
        </w:rPr>
        <w:t>аудитовану</w:t>
      </w:r>
      <w:r w:rsidRPr="009C56A0">
        <w:rPr>
          <w:rFonts w:ascii="Arial" w:hAnsi="Arial" w:cs="Arial"/>
          <w:i/>
          <w:sz w:val="18"/>
          <w:szCs w:val="18"/>
          <w:lang w:val="uk-UA"/>
        </w:rPr>
        <w:t xml:space="preserve"> і/або завірену керівництвом) за останній звітний період</w:t>
      </w:r>
      <w:r w:rsidRPr="009C56A0">
        <w:rPr>
          <w:rStyle w:val="aa"/>
          <w:rFonts w:ascii="Arial" w:hAnsi="Arial" w:cs="Arial"/>
          <w:i/>
          <w:sz w:val="18"/>
          <w:szCs w:val="18"/>
          <w:lang w:val="uk-UA"/>
        </w:rPr>
        <w:footnoteReference w:id="1"/>
      </w:r>
      <w:r w:rsidRPr="009C56A0">
        <w:rPr>
          <w:rFonts w:ascii="Arial" w:hAnsi="Arial" w:cs="Arial"/>
          <w:i/>
          <w:sz w:val="18"/>
          <w:szCs w:val="18"/>
          <w:vertAlign w:val="superscript"/>
          <w:lang w:val="uk-UA"/>
        </w:rPr>
        <w:t>.</w:t>
      </w:r>
    </w:p>
    <w:p w14:paraId="41943423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6DA0EE17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1DADE38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9C56A0">
        <w:rPr>
          <w:sz w:val="22"/>
          <w:szCs w:val="22"/>
        </w:rPr>
        <w:t xml:space="preserve"> </w:t>
      </w:r>
      <w:r w:rsidRPr="009C56A0">
        <w:rPr>
          <w:rFonts w:ascii="Arial" w:hAnsi="Arial" w:cs="Arial"/>
          <w:sz w:val="18"/>
          <w:szCs w:val="18"/>
          <w:lang w:val="uk-UA"/>
        </w:rPr>
        <w:t xml:space="preserve">заповнивши електронну форму на офіційному сайті Групи Метінвест </w:t>
      </w:r>
      <w:hyperlink r:id="rId12" w:history="1">
        <w:r w:rsidRPr="009C56A0">
          <w:rPr>
            <w:rStyle w:val="ab"/>
            <w:rFonts w:ascii="Arial" w:hAnsi="Arial" w:cs="Arial"/>
            <w:sz w:val="18"/>
            <w:szCs w:val="18"/>
            <w:lang w:val="uk-UA"/>
          </w:rPr>
          <w:t>https://metinvestholding.com/ru/procurement/appeals-board</w:t>
        </w:r>
      </w:hyperlink>
    </w:p>
    <w:p w14:paraId="548BD98B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1425831D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7E23AC4C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sz w:val="18"/>
          <w:szCs w:val="18"/>
          <w:lang w:val="uk-UA"/>
        </w:rPr>
      </w:pPr>
      <w:r w:rsidRPr="009C56A0">
        <w:rPr>
          <w:rFonts w:ascii="Arial" w:hAnsi="Arial" w:cs="Arial"/>
          <w:sz w:val="18"/>
          <w:szCs w:val="18"/>
          <w:lang w:val="uk-UA"/>
        </w:rPr>
        <w:t>Сподіваємося на взаємовигідне співробітництво.</w:t>
      </w:r>
    </w:p>
    <w:p w14:paraId="3995EBBA" w14:textId="77777777" w:rsidR="008E72F5" w:rsidRPr="009C56A0" w:rsidRDefault="008E72F5" w:rsidP="008E72F5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Примітка:</w:t>
      </w:r>
    </w:p>
    <w:p w14:paraId="47810BD2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CAF5B8B" w14:textId="77777777" w:rsidR="008E72F5" w:rsidRPr="009C56A0" w:rsidRDefault="008E72F5" w:rsidP="008E72F5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18"/>
          <w:szCs w:val="18"/>
          <w:lang w:val="uk-UA"/>
        </w:rPr>
      </w:pPr>
      <w:r w:rsidRPr="009C56A0">
        <w:rPr>
          <w:rFonts w:ascii="Arial" w:hAnsi="Arial" w:cs="Arial"/>
          <w:i/>
          <w:sz w:val="18"/>
          <w:szCs w:val="18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231129CB" w14:textId="77777777" w:rsidR="00667F55" w:rsidRDefault="00667F55" w:rsidP="00573CCD">
      <w:pPr>
        <w:jc w:val="both"/>
        <w:rPr>
          <w:rFonts w:ascii="Arial" w:hAnsi="Arial" w:cs="Arial"/>
          <w:b/>
          <w:sz w:val="22"/>
          <w:lang w:val="uk-UA"/>
        </w:rPr>
      </w:pPr>
    </w:p>
    <w:p w14:paraId="227B790A" w14:textId="5A37A065" w:rsidR="00573CCD" w:rsidRPr="00DA4934" w:rsidRDefault="00573CCD" w:rsidP="00573CCD">
      <w:pPr>
        <w:jc w:val="both"/>
        <w:rPr>
          <w:rFonts w:ascii="Arial" w:hAnsi="Arial" w:cs="Arial"/>
          <w:b/>
          <w:sz w:val="22"/>
          <w:lang w:val="uk-UA"/>
        </w:rPr>
      </w:pPr>
      <w:r w:rsidRPr="00DA4934">
        <w:rPr>
          <w:rFonts w:ascii="Arial" w:hAnsi="Arial" w:cs="Arial"/>
          <w:b/>
          <w:sz w:val="22"/>
          <w:lang w:val="uk-UA"/>
        </w:rPr>
        <w:t xml:space="preserve">З повагою, </w:t>
      </w:r>
    </w:p>
    <w:p w14:paraId="75DF2D0D" w14:textId="59E704B4" w:rsidR="00573CCD" w:rsidRPr="00DA4934" w:rsidRDefault="00573CCD" w:rsidP="00573CCD">
      <w:pPr>
        <w:rPr>
          <w:rFonts w:ascii="Arial" w:hAnsi="Arial" w:cs="Arial"/>
          <w:sz w:val="22"/>
          <w:lang w:val="uk-UA"/>
        </w:rPr>
      </w:pPr>
      <w:r w:rsidRPr="00DA4934">
        <w:rPr>
          <w:rFonts w:ascii="Arial" w:hAnsi="Arial" w:cs="Arial"/>
          <w:iCs/>
          <w:sz w:val="22"/>
        </w:rPr>
        <w:t xml:space="preserve">Начальник </w:t>
      </w:r>
      <w:r w:rsidR="00B11385">
        <w:rPr>
          <w:rFonts w:ascii="Arial" w:hAnsi="Arial" w:cs="Arial"/>
          <w:iCs/>
          <w:sz w:val="22"/>
          <w:lang w:val="uk-UA"/>
        </w:rPr>
        <w:t>групи закупівель ТМЦ</w:t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Pr="00DA4934">
        <w:rPr>
          <w:rFonts w:ascii="Arial" w:hAnsi="Arial" w:cs="Arial"/>
          <w:sz w:val="22"/>
          <w:lang w:val="uk-UA"/>
        </w:rPr>
        <w:tab/>
      </w:r>
      <w:r w:rsidR="00894124">
        <w:rPr>
          <w:rFonts w:ascii="Arial" w:hAnsi="Arial" w:cs="Arial"/>
          <w:sz w:val="22"/>
          <w:lang w:val="uk-UA"/>
        </w:rPr>
        <w:t xml:space="preserve">    </w:t>
      </w:r>
      <w:r w:rsidR="009C56A0">
        <w:rPr>
          <w:rFonts w:ascii="Arial" w:hAnsi="Arial" w:cs="Arial"/>
          <w:b/>
          <w:sz w:val="22"/>
          <w:lang w:val="uk-UA"/>
        </w:rPr>
        <w:t>Лесовой А.В.</w:t>
      </w:r>
    </w:p>
    <w:p w14:paraId="0DD04350" w14:textId="77777777" w:rsidR="00573CCD" w:rsidRPr="00DA4934" w:rsidRDefault="00573CCD" w:rsidP="00573CCD">
      <w:pPr>
        <w:rPr>
          <w:rFonts w:ascii="Arial" w:hAnsi="Arial" w:cs="Arial"/>
          <w:sz w:val="20"/>
          <w:szCs w:val="18"/>
          <w:lang w:val="uk-UA"/>
        </w:rPr>
      </w:pPr>
    </w:p>
    <w:p w14:paraId="781A44B9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4"/>
          <w:szCs w:val="22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С уважением,</w:t>
      </w:r>
    </w:p>
    <w:p w14:paraId="22CB6A5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 w:eastAsia="en-US"/>
        </w:rPr>
      </w:pPr>
      <w:r w:rsidRPr="00922F9C">
        <w:rPr>
          <w:rFonts w:ascii="Arial" w:hAnsi="Arial" w:cs="Arial"/>
          <w:i/>
          <w:iCs/>
          <w:color w:val="2F5597"/>
          <w:sz w:val="16"/>
          <w:lang w:val="uk-UA"/>
        </w:rPr>
        <w:t>Попадинец Ольга Дмитриевна</w:t>
      </w:r>
    </w:p>
    <w:p w14:paraId="5C69C38A" w14:textId="64694DE0" w:rsidR="00573CCD" w:rsidRPr="00922F9C" w:rsidRDefault="00406E3C" w:rsidP="00573CCD">
      <w:pPr>
        <w:rPr>
          <w:rFonts w:ascii="Arial" w:hAnsi="Arial" w:cs="Arial"/>
          <w:b/>
          <w:bCs/>
          <w:color w:val="1F3864"/>
          <w:sz w:val="16"/>
        </w:rPr>
      </w:pPr>
      <w:r>
        <w:rPr>
          <w:rFonts w:ascii="Arial" w:hAnsi="Arial" w:cs="Arial"/>
          <w:b/>
          <w:bCs/>
          <w:color w:val="1F3864"/>
          <w:sz w:val="16"/>
        </w:rPr>
        <w:t>Ведущий с</w:t>
      </w:r>
      <w:r w:rsidR="00573CCD" w:rsidRPr="00922F9C">
        <w:rPr>
          <w:rFonts w:ascii="Arial" w:hAnsi="Arial" w:cs="Arial"/>
          <w:b/>
          <w:bCs/>
          <w:color w:val="1F3864"/>
          <w:sz w:val="16"/>
        </w:rPr>
        <w:t>пециалист отдела закупок</w:t>
      </w:r>
    </w:p>
    <w:p w14:paraId="607F6244" w14:textId="2EFCC324" w:rsidR="00573CCD" w:rsidRPr="00922F9C" w:rsidRDefault="00F4028F" w:rsidP="00573CCD">
      <w:pPr>
        <w:rPr>
          <w:rFonts w:ascii="Arial" w:hAnsi="Arial" w:cs="Arial"/>
          <w:i/>
          <w:iCs/>
          <w:color w:val="2F5597"/>
          <w:sz w:val="16"/>
        </w:rPr>
      </w:pPr>
      <w:r>
        <w:rPr>
          <w:rFonts w:ascii="Arial" w:hAnsi="Arial" w:cs="Arial"/>
          <w:i/>
          <w:iCs/>
          <w:color w:val="2F5597"/>
          <w:sz w:val="16"/>
        </w:rPr>
        <w:t>ПрАТ КАМЕТ-СТАЛЬ</w:t>
      </w:r>
    </w:p>
    <w:p w14:paraId="11E9C271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hyperlink r:id="rId13" w:history="1"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O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D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.</w:t>
        </w:r>
        <w:r w:rsidRPr="00922F9C">
          <w:rPr>
            <w:rStyle w:val="ab"/>
            <w:rFonts w:ascii="Arial" w:hAnsi="Arial" w:cs="Arial"/>
            <w:i/>
            <w:iCs/>
            <w:sz w:val="16"/>
            <w:lang w:val="en-US"/>
          </w:rPr>
          <w:t>Popadinets</w:t>
        </w:r>
        <w:r w:rsidRPr="00922F9C">
          <w:rPr>
            <w:rStyle w:val="ab"/>
            <w:rFonts w:ascii="Arial" w:hAnsi="Arial" w:cs="Arial"/>
            <w:i/>
            <w:iCs/>
            <w:sz w:val="16"/>
          </w:rPr>
          <w:t>@metinvestholding.com</w:t>
        </w:r>
      </w:hyperlink>
    </w:p>
    <w:p w14:paraId="4FD52691" w14:textId="77777777" w:rsidR="00573CCD" w:rsidRPr="00BA1CCF" w:rsidRDefault="00573CCD" w:rsidP="00573CCD">
      <w:pPr>
        <w:rPr>
          <w:rFonts w:ascii="Arial" w:hAnsi="Arial" w:cs="Arial"/>
          <w:i/>
          <w:iCs/>
          <w:color w:val="2F5597"/>
          <w:sz w:val="16"/>
        </w:rPr>
      </w:pPr>
      <w:r w:rsidRPr="00922F9C">
        <w:rPr>
          <w:rFonts w:ascii="Arial" w:hAnsi="Arial" w:cs="Arial"/>
          <w:i/>
          <w:iCs/>
          <w:color w:val="2F5597"/>
          <w:sz w:val="16"/>
        </w:rPr>
        <w:t>тел (моб):      0</w:t>
      </w:r>
      <w:r w:rsidRPr="00BA1CCF">
        <w:rPr>
          <w:rFonts w:ascii="Arial" w:hAnsi="Arial" w:cs="Arial"/>
          <w:i/>
          <w:iCs/>
          <w:color w:val="2F5597"/>
          <w:sz w:val="16"/>
        </w:rPr>
        <w:t>6</w:t>
      </w:r>
      <w:r w:rsidRPr="00922F9C">
        <w:rPr>
          <w:rFonts w:ascii="Arial" w:hAnsi="Arial" w:cs="Arial"/>
          <w:i/>
          <w:iCs/>
          <w:color w:val="2F5597"/>
          <w:sz w:val="16"/>
        </w:rPr>
        <w:t>7-</w:t>
      </w:r>
      <w:r w:rsidRPr="00BA1CCF">
        <w:rPr>
          <w:rFonts w:ascii="Arial" w:hAnsi="Arial" w:cs="Arial"/>
          <w:i/>
          <w:iCs/>
          <w:color w:val="2F5597"/>
          <w:sz w:val="16"/>
        </w:rPr>
        <w:t>912-45-53</w:t>
      </w:r>
    </w:p>
    <w:p w14:paraId="7ECC0B37" w14:textId="77777777" w:rsidR="00573CCD" w:rsidRPr="00922F9C" w:rsidRDefault="00573CCD" w:rsidP="00573CCD">
      <w:pPr>
        <w:rPr>
          <w:rFonts w:ascii="Arial" w:hAnsi="Arial" w:cs="Arial"/>
          <w:i/>
          <w:iCs/>
          <w:color w:val="2F5597"/>
          <w:sz w:val="16"/>
          <w:lang w:val="uk-UA"/>
        </w:rPr>
      </w:pPr>
    </w:p>
    <w:p w14:paraId="0F0BD849" w14:textId="5475163A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AE28145" w14:textId="4E85F182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38EDFF9" w14:textId="1B32FB79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DE60449" w14:textId="4C3F2841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23CA78D5" w14:textId="77777777" w:rsidR="00BA1CCF" w:rsidRDefault="00BA1CCF" w:rsidP="00BA1CCF">
      <w:pPr>
        <w:shd w:val="clear" w:color="auto" w:fill="FFFFFF"/>
        <w:tabs>
          <w:tab w:val="left" w:pos="768"/>
          <w:tab w:val="left" w:leader="underscore" w:pos="2552"/>
        </w:tabs>
        <w:ind w:right="714"/>
        <w:jc w:val="center"/>
        <w:rPr>
          <w:rFonts w:ascii="Arial" w:hAnsi="Arial" w:cs="Arial"/>
          <w:sz w:val="22"/>
          <w:szCs w:val="18"/>
          <w:lang w:val="uk-UA"/>
        </w:rPr>
      </w:pPr>
    </w:p>
    <w:p w14:paraId="366526C7" w14:textId="618D71AA" w:rsidR="003F44A2" w:rsidRPr="00161992" w:rsidRDefault="003F44A2" w:rsidP="00471A02">
      <w:pPr>
        <w:rPr>
          <w:rFonts w:ascii="Arial" w:hAnsi="Arial" w:cs="Arial"/>
          <w:sz w:val="18"/>
          <w:szCs w:val="18"/>
        </w:rPr>
      </w:pPr>
    </w:p>
    <w:p w14:paraId="0A4E6AA4" w14:textId="7D5DCDEC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6E763CB0" w14:textId="7D29E70B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4B9191CC" w14:textId="273DC3D8" w:rsidR="003F44A2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078EEA5F" w14:textId="77777777" w:rsidR="003F44A2" w:rsidRPr="00DA4934" w:rsidRDefault="003F44A2" w:rsidP="00471A02">
      <w:pPr>
        <w:rPr>
          <w:rFonts w:ascii="Arial" w:hAnsi="Arial" w:cs="Arial"/>
          <w:sz w:val="18"/>
          <w:szCs w:val="18"/>
          <w:lang w:val="uk-UA"/>
        </w:rPr>
      </w:pPr>
    </w:p>
    <w:p w14:paraId="53903788" w14:textId="77777777" w:rsidR="00471A02" w:rsidRPr="00DA4934" w:rsidRDefault="00471A02" w:rsidP="00471A02">
      <w:pPr>
        <w:rPr>
          <w:rFonts w:ascii="Arial" w:hAnsi="Arial" w:cs="Arial"/>
          <w:sz w:val="18"/>
          <w:szCs w:val="18"/>
          <w:lang w:val="uk-UA"/>
        </w:rPr>
      </w:pPr>
    </w:p>
    <w:p w14:paraId="6095A975" w14:textId="2440A6D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F4D2772" w14:textId="0A7406EB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203A1195" w14:textId="7B3AE1F9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1CFC0EC9" w14:textId="77777777" w:rsidR="00AC7153" w:rsidRPr="00DA4934" w:rsidRDefault="00AC7153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7413FAD0" w14:textId="40994B26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53E4DA27" w14:textId="186BFAFF" w:rsidR="00144D4E" w:rsidRPr="00DA4934" w:rsidRDefault="00144D4E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  <w:lang w:val="uk-UA"/>
        </w:rPr>
      </w:pPr>
    </w:p>
    <w:p w14:paraId="3B9FB820" w14:textId="0818DB5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CA4819C" w14:textId="41D876F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8585B5D" w14:textId="4F953F4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2BAA3355" w14:textId="3F844FF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1FCAA45" w14:textId="1498A91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F9B3B7C" w14:textId="6D0F2246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78A2C38C" w14:textId="1373AAA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5765A7F2" w14:textId="5390521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2AAD2B6" w14:textId="7224C9E5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86257BF" w14:textId="534FA85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31FA0D9D" w14:textId="1A45D2E2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7ECD1" w14:textId="324B0994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BB3D19" w14:textId="3FAD9ADE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21B136A" w14:textId="6881498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2EE2106" w14:textId="5A8DB303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9196012" w14:textId="2DEBC72F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49453382" w14:textId="7E1AFDE8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6C8B979A" w14:textId="49A377B1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1F33A688" w14:textId="3940BF1D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3F0863E" w14:textId="7757F3C7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42FFF6D" w14:textId="056EE2F0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p w14:paraId="0A04D5AD" w14:textId="46F394CC" w:rsidR="00473674" w:rsidRDefault="00473674" w:rsidP="00274FA9">
      <w:pPr>
        <w:shd w:val="clear" w:color="auto" w:fill="FFFFFF"/>
        <w:tabs>
          <w:tab w:val="left" w:pos="768"/>
          <w:tab w:val="left" w:leader="underscore" w:pos="2552"/>
        </w:tabs>
        <w:ind w:right="714"/>
        <w:rPr>
          <w:rFonts w:ascii="Arial" w:hAnsi="Arial" w:cs="Arial"/>
          <w:sz w:val="22"/>
          <w:szCs w:val="18"/>
        </w:rPr>
      </w:pPr>
    </w:p>
    <w:sectPr w:rsidR="00473674" w:rsidSect="005858C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851" w:right="964" w:bottom="794" w:left="1134" w:header="964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61EC2" w14:textId="77777777" w:rsidR="00D725FA" w:rsidRDefault="00D725FA" w:rsidP="008F4E98">
      <w:pPr>
        <w:pStyle w:val="a3"/>
      </w:pPr>
      <w:r>
        <w:separator/>
      </w:r>
    </w:p>
  </w:endnote>
  <w:endnote w:type="continuationSeparator" w:id="0">
    <w:p w14:paraId="50428064" w14:textId="77777777" w:rsidR="00D725FA" w:rsidRDefault="00D725FA" w:rsidP="008F4E98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A2C5" w14:textId="77777777" w:rsidR="00FE5C57" w:rsidRDefault="00FE5C5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452086"/>
      <w:docPartObj>
        <w:docPartGallery w:val="Page Numbers (Bottom of Page)"/>
        <w:docPartUnique/>
      </w:docPartObj>
    </w:sdtPr>
    <w:sdtContent>
      <w:p w14:paraId="1C61AFE8" w14:textId="7772626B" w:rsidR="004D130F" w:rsidRDefault="004D130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23D">
          <w:rPr>
            <w:noProof/>
          </w:rPr>
          <w:t>2</w:t>
        </w:r>
        <w:r>
          <w:fldChar w:fldCharType="end"/>
        </w:r>
      </w:p>
    </w:sdtContent>
  </w:sdt>
  <w:p w14:paraId="6AA628A7" w14:textId="77777777" w:rsidR="004D130F" w:rsidRDefault="004D130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D0D0" w14:textId="77777777" w:rsidR="00FE5C57" w:rsidRDefault="00FE5C5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3341F" w14:textId="77777777" w:rsidR="00D725FA" w:rsidRDefault="00D725FA" w:rsidP="008F4E98">
      <w:pPr>
        <w:pStyle w:val="a3"/>
      </w:pPr>
      <w:r>
        <w:separator/>
      </w:r>
    </w:p>
  </w:footnote>
  <w:footnote w:type="continuationSeparator" w:id="0">
    <w:p w14:paraId="49516BCA" w14:textId="77777777" w:rsidR="00D725FA" w:rsidRDefault="00D725FA" w:rsidP="008F4E98">
      <w:pPr>
        <w:pStyle w:val="a3"/>
      </w:pPr>
      <w:r>
        <w:continuationSeparator/>
      </w:r>
    </w:p>
  </w:footnote>
  <w:footnote w:id="1">
    <w:p w14:paraId="773B1B95" w14:textId="28C0A929" w:rsidR="008E72F5" w:rsidRPr="00573CCD" w:rsidRDefault="008E72F5" w:rsidP="00573CCD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D765" w14:textId="77777777" w:rsidR="00FE5C57" w:rsidRDefault="00FE5C5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2835"/>
      <w:gridCol w:w="6402"/>
    </w:tblGrid>
    <w:tr w:rsidR="005A631D" w:rsidRPr="0005279D" w14:paraId="4CD71089" w14:textId="77777777" w:rsidTr="002C5284">
      <w:trPr>
        <w:trHeight w:val="681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0E60FE" w14:textId="77777777" w:rsidR="005A631D" w:rsidRDefault="005A631D" w:rsidP="005A631D">
          <w:pPr>
            <w:pStyle w:val="ad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65408" behindDoc="0" locked="0" layoutInCell="1" allowOverlap="1" wp14:anchorId="71A2265E" wp14:editId="74A6D2BD">
                <wp:simplePos x="0" y="0"/>
                <wp:positionH relativeFrom="column">
                  <wp:posOffset>-61595</wp:posOffset>
                </wp:positionH>
                <wp:positionV relativeFrom="paragraph">
                  <wp:posOffset>635</wp:posOffset>
                </wp:positionV>
                <wp:extent cx="1800860" cy="371475"/>
                <wp:effectExtent l="0" t="0" r="8890" b="9525"/>
                <wp:wrapNone/>
                <wp:docPr id="2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86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0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E786C13" w14:textId="7FAD5B5A" w:rsidR="005A631D" w:rsidRPr="0005279D" w:rsidRDefault="005A631D" w:rsidP="005A631D">
          <w:pPr>
            <w:jc w:val="right"/>
            <w:rPr>
              <w:rFonts w:ascii="Arial" w:hAnsi="Arial" w:cs="Arial"/>
              <w:b/>
              <w:sz w:val="18"/>
              <w:szCs w:val="16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</w:tbl>
  <w:p w14:paraId="75D2424F" w14:textId="77777777" w:rsidR="004D130F" w:rsidRPr="00D6518B" w:rsidRDefault="004D130F">
    <w:pPr>
      <w:pStyle w:val="ad"/>
      <w:rPr>
        <w:sz w:val="16"/>
        <w:szCs w:val="16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5"/>
      <w:tblW w:w="0" w:type="auto"/>
      <w:tblInd w:w="-5" w:type="dxa"/>
      <w:tblLook w:val="04A0" w:firstRow="1" w:lastRow="0" w:firstColumn="1" w:lastColumn="0" w:noHBand="0" w:noVBand="1"/>
    </w:tblPr>
    <w:tblGrid>
      <w:gridCol w:w="1572"/>
      <w:gridCol w:w="1914"/>
      <w:gridCol w:w="1550"/>
      <w:gridCol w:w="974"/>
      <w:gridCol w:w="3804"/>
    </w:tblGrid>
    <w:tr w:rsidR="00195CDD" w:rsidRPr="00D6744D" w14:paraId="03F05984" w14:textId="77777777" w:rsidTr="00195CDD">
      <w:trPr>
        <w:trHeight w:val="681"/>
      </w:trPr>
      <w:tc>
        <w:tcPr>
          <w:tcW w:w="157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1F82D3" w14:textId="677CE614" w:rsidR="00195CDD" w:rsidRPr="00D6744D" w:rsidRDefault="00195CDD" w:rsidP="00F86A46">
          <w:pPr>
            <w:pStyle w:val="ad"/>
            <w:jc w:val="center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1FB240CC" wp14:editId="2839A8F5">
                <wp:simplePos x="0" y="0"/>
                <wp:positionH relativeFrom="column">
                  <wp:posOffset>-61595</wp:posOffset>
                </wp:positionH>
                <wp:positionV relativeFrom="paragraph">
                  <wp:posOffset>48260</wp:posOffset>
                </wp:positionV>
                <wp:extent cx="1800000" cy="371298"/>
                <wp:effectExtent l="0" t="0" r="0" b="0"/>
                <wp:wrapNone/>
                <wp:docPr id="16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712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6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3AF5A2C" w14:textId="77777777" w:rsidR="00195CDD" w:rsidRPr="00195CDD" w:rsidRDefault="00195CDD" w:rsidP="00C45C30">
          <w:pPr>
            <w:jc w:val="right"/>
            <w:rPr>
              <w:rFonts w:ascii="Arial" w:hAnsi="Arial" w:cs="Arial"/>
              <w:b/>
              <w:color w:val="FF0000"/>
              <w:szCs w:val="18"/>
              <w:lang w:val="uk-UA"/>
            </w:rPr>
          </w:pPr>
        </w:p>
      </w:tc>
      <w:tc>
        <w:tcPr>
          <w:tcW w:w="4778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02EAC767" w14:textId="06987064" w:rsidR="00195CDD" w:rsidRPr="00D6744D" w:rsidRDefault="00195CDD" w:rsidP="00C45C30">
          <w:pPr>
            <w:jc w:val="right"/>
            <w:rPr>
              <w:rFonts w:ascii="Arial" w:hAnsi="Arial" w:cs="Arial"/>
              <w:b/>
              <w:sz w:val="18"/>
              <w:szCs w:val="18"/>
              <w:lang w:val="uk-UA"/>
            </w:rPr>
          </w:pP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П</w:t>
          </w:r>
          <w:r w:rsidR="00FE5C57">
            <w:rPr>
              <w:rFonts w:ascii="Arial" w:hAnsi="Arial" w:cs="Arial"/>
              <w:b/>
              <w:color w:val="FF0000"/>
              <w:szCs w:val="18"/>
              <w:lang w:val="uk-UA"/>
            </w:rPr>
            <w:t>рА</w:t>
          </w:r>
          <w:r w:rsidRPr="00195CDD">
            <w:rPr>
              <w:rFonts w:ascii="Arial" w:hAnsi="Arial" w:cs="Arial"/>
              <w:b/>
              <w:color w:val="FF0000"/>
              <w:szCs w:val="18"/>
              <w:lang w:val="uk-UA"/>
            </w:rPr>
            <w:t>Т «КАМЕТ-СТАЛЬ»</w:t>
          </w:r>
        </w:p>
      </w:tc>
    </w:tr>
    <w:tr w:rsidR="00195CDD" w:rsidRPr="00035D46" w14:paraId="5784E0D5" w14:textId="77777777" w:rsidTr="00195CDD">
      <w:tc>
        <w:tcPr>
          <w:tcW w:w="348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DC170C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</w:tc>
      <w:tc>
        <w:tcPr>
          <w:tcW w:w="252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A6DF0B" w14:textId="4922F94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3AC77B69" w14:textId="3F2E0394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11D62E35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60B77088" w14:textId="77777777" w:rsidR="00195CDD" w:rsidRPr="00D6744D" w:rsidRDefault="00195CDD" w:rsidP="00F86A46">
          <w:pPr>
            <w:rPr>
              <w:rFonts w:ascii="Arial" w:hAnsi="Arial" w:cs="Arial"/>
              <w:sz w:val="18"/>
              <w:szCs w:val="18"/>
              <w:lang w:val="uk-UA"/>
            </w:rPr>
          </w:pPr>
        </w:p>
        <w:p w14:paraId="565636E1" w14:textId="084EB66E" w:rsidR="00195CDD" w:rsidRPr="00D6744D" w:rsidRDefault="00195CDD" w:rsidP="00F86A46">
          <w:pPr>
            <w:pStyle w:val="ad"/>
            <w:jc w:val="right"/>
            <w:rPr>
              <w:rFonts w:ascii="Arial" w:hAnsi="Arial" w:cs="Arial"/>
              <w:lang w:val="uk-UA"/>
            </w:rPr>
          </w:pPr>
        </w:p>
      </w:tc>
      <w:tc>
        <w:tcPr>
          <w:tcW w:w="3804" w:type="dxa"/>
          <w:tcBorders>
            <w:top w:val="nil"/>
            <w:left w:val="nil"/>
            <w:bottom w:val="nil"/>
            <w:right w:val="nil"/>
          </w:tcBorders>
        </w:tcPr>
        <w:p w14:paraId="44844442" w14:textId="050E7C42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Місцезнаходження: 51901, Дніпропетровська обл., м. Кам’янське, вул. Колеусівська, буд.</w:t>
          </w:r>
          <w:r w:rsidRPr="00D6744D">
            <w:rPr>
              <w:rFonts w:ascii="Arial" w:hAnsi="Arial" w:cs="Arial"/>
              <w:color w:val="FF0000"/>
              <w:sz w:val="18"/>
              <w:szCs w:val="18"/>
              <w:lang w:val="uk-UA"/>
            </w:rPr>
            <w:t xml:space="preserve"> </w:t>
          </w:r>
          <w:r w:rsidRPr="00D6744D">
            <w:rPr>
              <w:rFonts w:ascii="Arial" w:hAnsi="Arial" w:cs="Arial"/>
              <w:sz w:val="18"/>
              <w:szCs w:val="18"/>
              <w:lang w:val="uk-UA"/>
            </w:rPr>
            <w:t>1</w:t>
          </w:r>
        </w:p>
        <w:p w14:paraId="213B6EBF" w14:textId="4D7F891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Код ЄДРПОУ 05393085. ІПН 053930804037.</w:t>
          </w:r>
        </w:p>
        <w:p w14:paraId="26B6AE23" w14:textId="77777777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п/р: UA 633348510000000002600339295</w:t>
          </w:r>
        </w:p>
        <w:p w14:paraId="001455E7" w14:textId="3EA7EEA0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в АТ «ПУМБ»</w:t>
          </w:r>
        </w:p>
        <w:p w14:paraId="27304175" w14:textId="12A36589" w:rsidR="00195CDD" w:rsidRPr="00D6744D" w:rsidRDefault="00195CDD" w:rsidP="007907BD">
          <w:pPr>
            <w:jc w:val="right"/>
            <w:rPr>
              <w:rFonts w:ascii="Arial" w:hAnsi="Arial" w:cs="Arial"/>
              <w:sz w:val="18"/>
              <w:szCs w:val="18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Тел.: (0569) 56 79 83</w:t>
          </w:r>
        </w:p>
        <w:p w14:paraId="014BE460" w14:textId="6C3B710A" w:rsidR="00195CDD" w:rsidRPr="00D6744D" w:rsidRDefault="00195CDD" w:rsidP="007907BD">
          <w:pPr>
            <w:pStyle w:val="ad"/>
            <w:jc w:val="right"/>
            <w:rPr>
              <w:rFonts w:ascii="Arial" w:hAnsi="Arial" w:cs="Arial"/>
              <w:lang w:val="uk-UA"/>
            </w:rPr>
          </w:pPr>
          <w:r w:rsidRPr="00D6744D">
            <w:rPr>
              <w:rFonts w:ascii="Arial" w:hAnsi="Arial" w:cs="Arial"/>
              <w:sz w:val="18"/>
              <w:szCs w:val="18"/>
              <w:lang w:val="uk-UA"/>
            </w:rPr>
            <w:t>E-mail:</w:t>
          </w:r>
          <w:r w:rsidRPr="00D6744D">
            <w:rPr>
              <w:rFonts w:ascii="Arial" w:hAnsi="Arial" w:cs="Arial"/>
              <w:lang w:val="uk-UA"/>
            </w:rPr>
            <w:t xml:space="preserve"> </w:t>
          </w:r>
          <w:hyperlink r:id="rId2" w:history="1">
            <w:r w:rsidRPr="00D6744D">
              <w:rPr>
                <w:rStyle w:val="ab"/>
                <w:rFonts w:ascii="Arial" w:hAnsi="Arial" w:cs="Arial"/>
                <w:color w:val="000000" w:themeColor="text1"/>
                <w:sz w:val="18"/>
                <w:szCs w:val="18"/>
                <w:lang w:val="uk-UA"/>
              </w:rPr>
              <w:t>office.dkhz@metinvestholding.com</w:t>
            </w:r>
          </w:hyperlink>
        </w:p>
      </w:tc>
    </w:tr>
  </w:tbl>
  <w:p w14:paraId="28CB5888" w14:textId="77777777" w:rsidR="004D130F" w:rsidRPr="00D6744D" w:rsidRDefault="004D130F" w:rsidP="00947CCB">
    <w:pPr>
      <w:rPr>
        <w:rFonts w:ascii="Arial" w:hAnsi="Arial" w:cs="Arial"/>
        <w:b/>
        <w:bCs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58E9"/>
    <w:multiLevelType w:val="hybridMultilevel"/>
    <w:tmpl w:val="BBF8AA02"/>
    <w:lvl w:ilvl="0" w:tplc="7F6A97B0">
      <w:start w:val="1"/>
      <w:numFmt w:val="decimal"/>
      <w:suff w:val="space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52418D"/>
    <w:multiLevelType w:val="hybridMultilevel"/>
    <w:tmpl w:val="66900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655AE"/>
    <w:multiLevelType w:val="hybridMultilevel"/>
    <w:tmpl w:val="89B2E6FE"/>
    <w:lvl w:ilvl="0" w:tplc="7A3EFBE4">
      <w:start w:val="1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34E8F"/>
    <w:multiLevelType w:val="hybridMultilevel"/>
    <w:tmpl w:val="8892CCA4"/>
    <w:lvl w:ilvl="0" w:tplc="5F9A2C1C">
      <w:start w:val="5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B1EBD"/>
    <w:multiLevelType w:val="hybridMultilevel"/>
    <w:tmpl w:val="C3BC9634"/>
    <w:lvl w:ilvl="0" w:tplc="7E56112A">
      <w:start w:val="2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813611A"/>
    <w:multiLevelType w:val="hybridMultilevel"/>
    <w:tmpl w:val="88468048"/>
    <w:lvl w:ilvl="0" w:tplc="3CAE58E4">
      <w:start w:val="1"/>
      <w:numFmt w:val="bullet"/>
      <w:suff w:val="space"/>
      <w:lvlText w:val="-"/>
      <w:lvlJc w:val="left"/>
      <w:pPr>
        <w:ind w:left="1494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C71BF1"/>
    <w:multiLevelType w:val="hybridMultilevel"/>
    <w:tmpl w:val="3E12B802"/>
    <w:lvl w:ilvl="0" w:tplc="28280C18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23859"/>
    <w:multiLevelType w:val="hybridMultilevel"/>
    <w:tmpl w:val="2C7AC8A6"/>
    <w:lvl w:ilvl="0" w:tplc="9DBA730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992218">
    <w:abstractNumId w:val="6"/>
  </w:num>
  <w:num w:numId="2" w16cid:durableId="1936670922">
    <w:abstractNumId w:val="1"/>
  </w:num>
  <w:num w:numId="3" w16cid:durableId="769159849">
    <w:abstractNumId w:val="4"/>
  </w:num>
  <w:num w:numId="4" w16cid:durableId="243295698">
    <w:abstractNumId w:val="7"/>
  </w:num>
  <w:num w:numId="5" w16cid:durableId="944381037">
    <w:abstractNumId w:val="5"/>
  </w:num>
  <w:num w:numId="6" w16cid:durableId="2093042625">
    <w:abstractNumId w:val="2"/>
  </w:num>
  <w:num w:numId="7" w16cid:durableId="155196207">
    <w:abstractNumId w:val="3"/>
  </w:num>
  <w:num w:numId="8" w16cid:durableId="10320013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79"/>
    <w:rsid w:val="0000013B"/>
    <w:rsid w:val="00000EAD"/>
    <w:rsid w:val="00000FEA"/>
    <w:rsid w:val="0000123C"/>
    <w:rsid w:val="00002A3B"/>
    <w:rsid w:val="0000601F"/>
    <w:rsid w:val="0000664F"/>
    <w:rsid w:val="00011757"/>
    <w:rsid w:val="00011D7D"/>
    <w:rsid w:val="00013555"/>
    <w:rsid w:val="0001746B"/>
    <w:rsid w:val="000178D4"/>
    <w:rsid w:val="00020194"/>
    <w:rsid w:val="00021171"/>
    <w:rsid w:val="000242F0"/>
    <w:rsid w:val="00025CF6"/>
    <w:rsid w:val="00026C6E"/>
    <w:rsid w:val="00027156"/>
    <w:rsid w:val="00027ADF"/>
    <w:rsid w:val="00027D58"/>
    <w:rsid w:val="00034B88"/>
    <w:rsid w:val="00035716"/>
    <w:rsid w:val="00035D2A"/>
    <w:rsid w:val="00035D46"/>
    <w:rsid w:val="00035E23"/>
    <w:rsid w:val="00036B44"/>
    <w:rsid w:val="000420FD"/>
    <w:rsid w:val="0004286D"/>
    <w:rsid w:val="000433E8"/>
    <w:rsid w:val="00043611"/>
    <w:rsid w:val="00043F83"/>
    <w:rsid w:val="000443AD"/>
    <w:rsid w:val="00047BDB"/>
    <w:rsid w:val="00051076"/>
    <w:rsid w:val="0005150F"/>
    <w:rsid w:val="00051C31"/>
    <w:rsid w:val="00051C73"/>
    <w:rsid w:val="0005250B"/>
    <w:rsid w:val="0005279D"/>
    <w:rsid w:val="00053954"/>
    <w:rsid w:val="000541C2"/>
    <w:rsid w:val="000548BD"/>
    <w:rsid w:val="00054973"/>
    <w:rsid w:val="000564E2"/>
    <w:rsid w:val="0005766A"/>
    <w:rsid w:val="00057DA1"/>
    <w:rsid w:val="0006001C"/>
    <w:rsid w:val="0006154C"/>
    <w:rsid w:val="0006210A"/>
    <w:rsid w:val="0006348F"/>
    <w:rsid w:val="00065385"/>
    <w:rsid w:val="00065D7C"/>
    <w:rsid w:val="000669E3"/>
    <w:rsid w:val="00066D5E"/>
    <w:rsid w:val="000672B7"/>
    <w:rsid w:val="00067BA9"/>
    <w:rsid w:val="00070420"/>
    <w:rsid w:val="00070619"/>
    <w:rsid w:val="0007159C"/>
    <w:rsid w:val="00072CC7"/>
    <w:rsid w:val="000731D4"/>
    <w:rsid w:val="0007340F"/>
    <w:rsid w:val="000735D5"/>
    <w:rsid w:val="00073DC4"/>
    <w:rsid w:val="0007693F"/>
    <w:rsid w:val="0007795D"/>
    <w:rsid w:val="00077A40"/>
    <w:rsid w:val="00080686"/>
    <w:rsid w:val="000813FB"/>
    <w:rsid w:val="000820FD"/>
    <w:rsid w:val="000832DB"/>
    <w:rsid w:val="00087465"/>
    <w:rsid w:val="00090879"/>
    <w:rsid w:val="000913AB"/>
    <w:rsid w:val="00091FEA"/>
    <w:rsid w:val="00092FE6"/>
    <w:rsid w:val="000935B5"/>
    <w:rsid w:val="00094314"/>
    <w:rsid w:val="00096697"/>
    <w:rsid w:val="000A04F7"/>
    <w:rsid w:val="000A26A7"/>
    <w:rsid w:val="000A2865"/>
    <w:rsid w:val="000A3392"/>
    <w:rsid w:val="000A3869"/>
    <w:rsid w:val="000A46F7"/>
    <w:rsid w:val="000A5BE0"/>
    <w:rsid w:val="000B0D8E"/>
    <w:rsid w:val="000B1CBD"/>
    <w:rsid w:val="000B1E48"/>
    <w:rsid w:val="000B3325"/>
    <w:rsid w:val="000B4E7F"/>
    <w:rsid w:val="000B53EE"/>
    <w:rsid w:val="000C06D0"/>
    <w:rsid w:val="000C142A"/>
    <w:rsid w:val="000C1ACE"/>
    <w:rsid w:val="000C4336"/>
    <w:rsid w:val="000C581D"/>
    <w:rsid w:val="000C5D48"/>
    <w:rsid w:val="000C6CD1"/>
    <w:rsid w:val="000C6D51"/>
    <w:rsid w:val="000D0E39"/>
    <w:rsid w:val="000D18C8"/>
    <w:rsid w:val="000D426E"/>
    <w:rsid w:val="000D5499"/>
    <w:rsid w:val="000D66A8"/>
    <w:rsid w:val="000D6BBE"/>
    <w:rsid w:val="000D6DC6"/>
    <w:rsid w:val="000E08A8"/>
    <w:rsid w:val="000E1309"/>
    <w:rsid w:val="000E1E17"/>
    <w:rsid w:val="000E3775"/>
    <w:rsid w:val="000E411C"/>
    <w:rsid w:val="000E47AA"/>
    <w:rsid w:val="000E49B3"/>
    <w:rsid w:val="000E4D97"/>
    <w:rsid w:val="000E50CF"/>
    <w:rsid w:val="000E5726"/>
    <w:rsid w:val="000E5BFB"/>
    <w:rsid w:val="000E63F4"/>
    <w:rsid w:val="000E71D9"/>
    <w:rsid w:val="000F1590"/>
    <w:rsid w:val="000F229B"/>
    <w:rsid w:val="000F2641"/>
    <w:rsid w:val="000F27D2"/>
    <w:rsid w:val="000F32EE"/>
    <w:rsid w:val="000F332E"/>
    <w:rsid w:val="000F4768"/>
    <w:rsid w:val="000F68CB"/>
    <w:rsid w:val="001021A2"/>
    <w:rsid w:val="00103436"/>
    <w:rsid w:val="001053DD"/>
    <w:rsid w:val="00105DDB"/>
    <w:rsid w:val="001064E2"/>
    <w:rsid w:val="00107A61"/>
    <w:rsid w:val="00107F53"/>
    <w:rsid w:val="001104C7"/>
    <w:rsid w:val="00112FC5"/>
    <w:rsid w:val="00113BE9"/>
    <w:rsid w:val="00115106"/>
    <w:rsid w:val="00116008"/>
    <w:rsid w:val="00116296"/>
    <w:rsid w:val="00116F40"/>
    <w:rsid w:val="00117B42"/>
    <w:rsid w:val="00117DCB"/>
    <w:rsid w:val="00117E67"/>
    <w:rsid w:val="00117F36"/>
    <w:rsid w:val="001206BC"/>
    <w:rsid w:val="001218D8"/>
    <w:rsid w:val="001221E0"/>
    <w:rsid w:val="00124D9F"/>
    <w:rsid w:val="001253CD"/>
    <w:rsid w:val="00126609"/>
    <w:rsid w:val="0012735F"/>
    <w:rsid w:val="00131228"/>
    <w:rsid w:val="001328D8"/>
    <w:rsid w:val="00132E25"/>
    <w:rsid w:val="00134919"/>
    <w:rsid w:val="00134D5C"/>
    <w:rsid w:val="001352FA"/>
    <w:rsid w:val="00135D2B"/>
    <w:rsid w:val="001360B4"/>
    <w:rsid w:val="00136380"/>
    <w:rsid w:val="00137C8A"/>
    <w:rsid w:val="00140043"/>
    <w:rsid w:val="00142389"/>
    <w:rsid w:val="00142E22"/>
    <w:rsid w:val="00143A86"/>
    <w:rsid w:val="001445CD"/>
    <w:rsid w:val="00144D4E"/>
    <w:rsid w:val="00144D9A"/>
    <w:rsid w:val="001452BA"/>
    <w:rsid w:val="00145FF1"/>
    <w:rsid w:val="00147401"/>
    <w:rsid w:val="0015571F"/>
    <w:rsid w:val="00155DC1"/>
    <w:rsid w:val="00156FF1"/>
    <w:rsid w:val="001574D3"/>
    <w:rsid w:val="00157EB5"/>
    <w:rsid w:val="00160144"/>
    <w:rsid w:val="00161992"/>
    <w:rsid w:val="00164BE0"/>
    <w:rsid w:val="00164D46"/>
    <w:rsid w:val="00165193"/>
    <w:rsid w:val="00167210"/>
    <w:rsid w:val="00167968"/>
    <w:rsid w:val="00167A9E"/>
    <w:rsid w:val="00173870"/>
    <w:rsid w:val="00174756"/>
    <w:rsid w:val="0017596D"/>
    <w:rsid w:val="00175F39"/>
    <w:rsid w:val="001772E5"/>
    <w:rsid w:val="00177DE6"/>
    <w:rsid w:val="00177F81"/>
    <w:rsid w:val="00177F8B"/>
    <w:rsid w:val="00180A49"/>
    <w:rsid w:val="00180FF6"/>
    <w:rsid w:val="00182CCA"/>
    <w:rsid w:val="001836A0"/>
    <w:rsid w:val="001838BB"/>
    <w:rsid w:val="00184BC3"/>
    <w:rsid w:val="00186BE0"/>
    <w:rsid w:val="00187C31"/>
    <w:rsid w:val="001904F6"/>
    <w:rsid w:val="001910F9"/>
    <w:rsid w:val="00191FC7"/>
    <w:rsid w:val="00192D24"/>
    <w:rsid w:val="00192D64"/>
    <w:rsid w:val="00192F5E"/>
    <w:rsid w:val="00194121"/>
    <w:rsid w:val="00194437"/>
    <w:rsid w:val="001948BF"/>
    <w:rsid w:val="0019497A"/>
    <w:rsid w:val="00195CDD"/>
    <w:rsid w:val="00196548"/>
    <w:rsid w:val="001A0028"/>
    <w:rsid w:val="001A084D"/>
    <w:rsid w:val="001A1FD4"/>
    <w:rsid w:val="001A6A71"/>
    <w:rsid w:val="001A7FBD"/>
    <w:rsid w:val="001B006F"/>
    <w:rsid w:val="001B01BF"/>
    <w:rsid w:val="001B078D"/>
    <w:rsid w:val="001B1CD6"/>
    <w:rsid w:val="001B2803"/>
    <w:rsid w:val="001B3F89"/>
    <w:rsid w:val="001B43C4"/>
    <w:rsid w:val="001B71FD"/>
    <w:rsid w:val="001C0A09"/>
    <w:rsid w:val="001C310C"/>
    <w:rsid w:val="001C5327"/>
    <w:rsid w:val="001C56F6"/>
    <w:rsid w:val="001C5716"/>
    <w:rsid w:val="001C5A25"/>
    <w:rsid w:val="001C5B0F"/>
    <w:rsid w:val="001C5D66"/>
    <w:rsid w:val="001C70E9"/>
    <w:rsid w:val="001D0797"/>
    <w:rsid w:val="001D106B"/>
    <w:rsid w:val="001D1197"/>
    <w:rsid w:val="001D1346"/>
    <w:rsid w:val="001D1751"/>
    <w:rsid w:val="001D1F96"/>
    <w:rsid w:val="001D2281"/>
    <w:rsid w:val="001D6A76"/>
    <w:rsid w:val="001D6DED"/>
    <w:rsid w:val="001E0BFA"/>
    <w:rsid w:val="001E2380"/>
    <w:rsid w:val="001E27B4"/>
    <w:rsid w:val="001E3A77"/>
    <w:rsid w:val="001E56EE"/>
    <w:rsid w:val="001E5EE7"/>
    <w:rsid w:val="001E61FA"/>
    <w:rsid w:val="001E6B3F"/>
    <w:rsid w:val="001E6B90"/>
    <w:rsid w:val="001F00FD"/>
    <w:rsid w:val="001F0670"/>
    <w:rsid w:val="001F151E"/>
    <w:rsid w:val="001F3B74"/>
    <w:rsid w:val="001F6CD3"/>
    <w:rsid w:val="001F6DC7"/>
    <w:rsid w:val="002022A2"/>
    <w:rsid w:val="00202C3C"/>
    <w:rsid w:val="002048B3"/>
    <w:rsid w:val="00204922"/>
    <w:rsid w:val="00204D20"/>
    <w:rsid w:val="0020587B"/>
    <w:rsid w:val="00205BF8"/>
    <w:rsid w:val="00205E1A"/>
    <w:rsid w:val="0021026D"/>
    <w:rsid w:val="00210360"/>
    <w:rsid w:val="002115B1"/>
    <w:rsid w:val="00211754"/>
    <w:rsid w:val="0021305A"/>
    <w:rsid w:val="002163F4"/>
    <w:rsid w:val="00220144"/>
    <w:rsid w:val="002227C3"/>
    <w:rsid w:val="002228DB"/>
    <w:rsid w:val="00222A68"/>
    <w:rsid w:val="00223EF9"/>
    <w:rsid w:val="00224537"/>
    <w:rsid w:val="00224E91"/>
    <w:rsid w:val="0022592A"/>
    <w:rsid w:val="00225A5B"/>
    <w:rsid w:val="00225BD3"/>
    <w:rsid w:val="00226AD4"/>
    <w:rsid w:val="00226B0E"/>
    <w:rsid w:val="00227B9B"/>
    <w:rsid w:val="00230E9C"/>
    <w:rsid w:val="00231082"/>
    <w:rsid w:val="002339A2"/>
    <w:rsid w:val="002406C3"/>
    <w:rsid w:val="002408D7"/>
    <w:rsid w:val="00240C64"/>
    <w:rsid w:val="0024152E"/>
    <w:rsid w:val="00244DA7"/>
    <w:rsid w:val="00244E56"/>
    <w:rsid w:val="00246378"/>
    <w:rsid w:val="0024681A"/>
    <w:rsid w:val="00246B9C"/>
    <w:rsid w:val="00250790"/>
    <w:rsid w:val="00251170"/>
    <w:rsid w:val="00253588"/>
    <w:rsid w:val="00253937"/>
    <w:rsid w:val="0025393D"/>
    <w:rsid w:val="0025470A"/>
    <w:rsid w:val="002554D4"/>
    <w:rsid w:val="00255CCF"/>
    <w:rsid w:val="0025762E"/>
    <w:rsid w:val="002601C6"/>
    <w:rsid w:val="00260B14"/>
    <w:rsid w:val="00260C0F"/>
    <w:rsid w:val="00260D31"/>
    <w:rsid w:val="00262331"/>
    <w:rsid w:val="002623B6"/>
    <w:rsid w:val="002624F5"/>
    <w:rsid w:val="0026265B"/>
    <w:rsid w:val="0026301D"/>
    <w:rsid w:val="00264276"/>
    <w:rsid w:val="0026434B"/>
    <w:rsid w:val="00266218"/>
    <w:rsid w:val="00267DBF"/>
    <w:rsid w:val="0027010F"/>
    <w:rsid w:val="0027126D"/>
    <w:rsid w:val="00272314"/>
    <w:rsid w:val="00272505"/>
    <w:rsid w:val="002742B9"/>
    <w:rsid w:val="00274FA9"/>
    <w:rsid w:val="0027654A"/>
    <w:rsid w:val="0028058F"/>
    <w:rsid w:val="00280925"/>
    <w:rsid w:val="00282328"/>
    <w:rsid w:val="002831AD"/>
    <w:rsid w:val="002833FA"/>
    <w:rsid w:val="002845DA"/>
    <w:rsid w:val="00284C42"/>
    <w:rsid w:val="00285BD1"/>
    <w:rsid w:val="00287320"/>
    <w:rsid w:val="00287C54"/>
    <w:rsid w:val="002930F2"/>
    <w:rsid w:val="0029443C"/>
    <w:rsid w:val="002956C2"/>
    <w:rsid w:val="002956E5"/>
    <w:rsid w:val="00296408"/>
    <w:rsid w:val="0029756F"/>
    <w:rsid w:val="002A1451"/>
    <w:rsid w:val="002A21F2"/>
    <w:rsid w:val="002A2D5D"/>
    <w:rsid w:val="002A34BC"/>
    <w:rsid w:val="002A40F4"/>
    <w:rsid w:val="002A5CBD"/>
    <w:rsid w:val="002A5E45"/>
    <w:rsid w:val="002A6D62"/>
    <w:rsid w:val="002A725C"/>
    <w:rsid w:val="002A7318"/>
    <w:rsid w:val="002A7813"/>
    <w:rsid w:val="002B066C"/>
    <w:rsid w:val="002B3059"/>
    <w:rsid w:val="002B3AFC"/>
    <w:rsid w:val="002B409F"/>
    <w:rsid w:val="002B5618"/>
    <w:rsid w:val="002B5825"/>
    <w:rsid w:val="002B61A0"/>
    <w:rsid w:val="002B6500"/>
    <w:rsid w:val="002B6C18"/>
    <w:rsid w:val="002C1A1C"/>
    <w:rsid w:val="002C2849"/>
    <w:rsid w:val="002C355E"/>
    <w:rsid w:val="002C4AD6"/>
    <w:rsid w:val="002C5B46"/>
    <w:rsid w:val="002D3392"/>
    <w:rsid w:val="002D4FBD"/>
    <w:rsid w:val="002E09AB"/>
    <w:rsid w:val="002E100B"/>
    <w:rsid w:val="002E1037"/>
    <w:rsid w:val="002E3C78"/>
    <w:rsid w:val="002E7D40"/>
    <w:rsid w:val="002F202A"/>
    <w:rsid w:val="002F21B1"/>
    <w:rsid w:val="002F2938"/>
    <w:rsid w:val="002F3581"/>
    <w:rsid w:val="002F3992"/>
    <w:rsid w:val="002F596D"/>
    <w:rsid w:val="002F5E57"/>
    <w:rsid w:val="002F645B"/>
    <w:rsid w:val="002F6A5F"/>
    <w:rsid w:val="002F7653"/>
    <w:rsid w:val="00300C75"/>
    <w:rsid w:val="0030142B"/>
    <w:rsid w:val="003048D7"/>
    <w:rsid w:val="003074F7"/>
    <w:rsid w:val="00312AB3"/>
    <w:rsid w:val="0031345B"/>
    <w:rsid w:val="0031380D"/>
    <w:rsid w:val="003150C1"/>
    <w:rsid w:val="003151C0"/>
    <w:rsid w:val="00321EFD"/>
    <w:rsid w:val="0032330D"/>
    <w:rsid w:val="0032363E"/>
    <w:rsid w:val="00323886"/>
    <w:rsid w:val="003240CC"/>
    <w:rsid w:val="0032539F"/>
    <w:rsid w:val="0032560A"/>
    <w:rsid w:val="00327742"/>
    <w:rsid w:val="00331292"/>
    <w:rsid w:val="00331613"/>
    <w:rsid w:val="00331A21"/>
    <w:rsid w:val="00333D1E"/>
    <w:rsid w:val="00334872"/>
    <w:rsid w:val="00335B11"/>
    <w:rsid w:val="00335F46"/>
    <w:rsid w:val="00336998"/>
    <w:rsid w:val="00340A7C"/>
    <w:rsid w:val="00341412"/>
    <w:rsid w:val="003421B1"/>
    <w:rsid w:val="003434EE"/>
    <w:rsid w:val="003435EC"/>
    <w:rsid w:val="00344465"/>
    <w:rsid w:val="003462D2"/>
    <w:rsid w:val="00347295"/>
    <w:rsid w:val="00350BBB"/>
    <w:rsid w:val="003542B4"/>
    <w:rsid w:val="00354A1E"/>
    <w:rsid w:val="00354B1C"/>
    <w:rsid w:val="00354DA7"/>
    <w:rsid w:val="0035661C"/>
    <w:rsid w:val="00357C33"/>
    <w:rsid w:val="00357D82"/>
    <w:rsid w:val="003602F4"/>
    <w:rsid w:val="00360EB4"/>
    <w:rsid w:val="0036123A"/>
    <w:rsid w:val="003613CF"/>
    <w:rsid w:val="003616EC"/>
    <w:rsid w:val="00362883"/>
    <w:rsid w:val="00363211"/>
    <w:rsid w:val="00363E2E"/>
    <w:rsid w:val="00365037"/>
    <w:rsid w:val="003650FE"/>
    <w:rsid w:val="00365DDF"/>
    <w:rsid w:val="003660C5"/>
    <w:rsid w:val="00367DA8"/>
    <w:rsid w:val="003707DE"/>
    <w:rsid w:val="00372366"/>
    <w:rsid w:val="003726AF"/>
    <w:rsid w:val="00374083"/>
    <w:rsid w:val="0037470C"/>
    <w:rsid w:val="00376652"/>
    <w:rsid w:val="00376EDF"/>
    <w:rsid w:val="003804C4"/>
    <w:rsid w:val="003810C4"/>
    <w:rsid w:val="00381573"/>
    <w:rsid w:val="00381A64"/>
    <w:rsid w:val="00381DFF"/>
    <w:rsid w:val="00382D52"/>
    <w:rsid w:val="00383701"/>
    <w:rsid w:val="00384565"/>
    <w:rsid w:val="00384B41"/>
    <w:rsid w:val="0038590D"/>
    <w:rsid w:val="00385943"/>
    <w:rsid w:val="00385EA2"/>
    <w:rsid w:val="00386110"/>
    <w:rsid w:val="00387AF0"/>
    <w:rsid w:val="00387C7D"/>
    <w:rsid w:val="00390740"/>
    <w:rsid w:val="00391D8B"/>
    <w:rsid w:val="003953D9"/>
    <w:rsid w:val="00395964"/>
    <w:rsid w:val="00396354"/>
    <w:rsid w:val="003964B5"/>
    <w:rsid w:val="00396D82"/>
    <w:rsid w:val="00397D6A"/>
    <w:rsid w:val="003A0D8E"/>
    <w:rsid w:val="003A0E77"/>
    <w:rsid w:val="003A23D5"/>
    <w:rsid w:val="003A28F7"/>
    <w:rsid w:val="003A2AE2"/>
    <w:rsid w:val="003A3D99"/>
    <w:rsid w:val="003A42A3"/>
    <w:rsid w:val="003A503A"/>
    <w:rsid w:val="003A5383"/>
    <w:rsid w:val="003A54E7"/>
    <w:rsid w:val="003A6557"/>
    <w:rsid w:val="003A6752"/>
    <w:rsid w:val="003A6C28"/>
    <w:rsid w:val="003B04D1"/>
    <w:rsid w:val="003B0B92"/>
    <w:rsid w:val="003B2405"/>
    <w:rsid w:val="003B2658"/>
    <w:rsid w:val="003B4B0E"/>
    <w:rsid w:val="003B6A5B"/>
    <w:rsid w:val="003B73E2"/>
    <w:rsid w:val="003B7491"/>
    <w:rsid w:val="003B7CC4"/>
    <w:rsid w:val="003B7DF0"/>
    <w:rsid w:val="003C0509"/>
    <w:rsid w:val="003C1117"/>
    <w:rsid w:val="003C1A52"/>
    <w:rsid w:val="003C1BFE"/>
    <w:rsid w:val="003C3A44"/>
    <w:rsid w:val="003C42F6"/>
    <w:rsid w:val="003C56FC"/>
    <w:rsid w:val="003C699B"/>
    <w:rsid w:val="003C7898"/>
    <w:rsid w:val="003D07D6"/>
    <w:rsid w:val="003D15A3"/>
    <w:rsid w:val="003D347C"/>
    <w:rsid w:val="003D5771"/>
    <w:rsid w:val="003D5BC3"/>
    <w:rsid w:val="003D64BD"/>
    <w:rsid w:val="003D6760"/>
    <w:rsid w:val="003D708B"/>
    <w:rsid w:val="003D7974"/>
    <w:rsid w:val="003E07C4"/>
    <w:rsid w:val="003E0A00"/>
    <w:rsid w:val="003E0F70"/>
    <w:rsid w:val="003E18BA"/>
    <w:rsid w:val="003E1F32"/>
    <w:rsid w:val="003E2032"/>
    <w:rsid w:val="003E3861"/>
    <w:rsid w:val="003E4894"/>
    <w:rsid w:val="003E5A4E"/>
    <w:rsid w:val="003E65A9"/>
    <w:rsid w:val="003E7DA0"/>
    <w:rsid w:val="003E7F35"/>
    <w:rsid w:val="003F2501"/>
    <w:rsid w:val="003F4231"/>
    <w:rsid w:val="003F44A2"/>
    <w:rsid w:val="003F4631"/>
    <w:rsid w:val="003F5A06"/>
    <w:rsid w:val="00400714"/>
    <w:rsid w:val="00401527"/>
    <w:rsid w:val="00401BD0"/>
    <w:rsid w:val="00402DB8"/>
    <w:rsid w:val="0040347F"/>
    <w:rsid w:val="00403B9A"/>
    <w:rsid w:val="004059B8"/>
    <w:rsid w:val="004064FF"/>
    <w:rsid w:val="00406E3C"/>
    <w:rsid w:val="00407ACB"/>
    <w:rsid w:val="00410DEF"/>
    <w:rsid w:val="004125C5"/>
    <w:rsid w:val="00413894"/>
    <w:rsid w:val="00414686"/>
    <w:rsid w:val="004162C6"/>
    <w:rsid w:val="00416405"/>
    <w:rsid w:val="00416F90"/>
    <w:rsid w:val="00417F7E"/>
    <w:rsid w:val="0042017A"/>
    <w:rsid w:val="00420F33"/>
    <w:rsid w:val="00421BA7"/>
    <w:rsid w:val="00422068"/>
    <w:rsid w:val="00423EBD"/>
    <w:rsid w:val="00424A98"/>
    <w:rsid w:val="004255A5"/>
    <w:rsid w:val="004255E6"/>
    <w:rsid w:val="00431109"/>
    <w:rsid w:val="00431DC9"/>
    <w:rsid w:val="00436473"/>
    <w:rsid w:val="0043712A"/>
    <w:rsid w:val="00437A67"/>
    <w:rsid w:val="00440412"/>
    <w:rsid w:val="004428EA"/>
    <w:rsid w:val="0044492E"/>
    <w:rsid w:val="004450CA"/>
    <w:rsid w:val="00445B76"/>
    <w:rsid w:val="004469DD"/>
    <w:rsid w:val="004508CB"/>
    <w:rsid w:val="0045126E"/>
    <w:rsid w:val="0045381F"/>
    <w:rsid w:val="00453A04"/>
    <w:rsid w:val="004547A3"/>
    <w:rsid w:val="00454AB1"/>
    <w:rsid w:val="00455F9B"/>
    <w:rsid w:val="0045690B"/>
    <w:rsid w:val="00456E6C"/>
    <w:rsid w:val="0045759B"/>
    <w:rsid w:val="00457BF3"/>
    <w:rsid w:val="00457C02"/>
    <w:rsid w:val="00457E1C"/>
    <w:rsid w:val="0046008C"/>
    <w:rsid w:val="00460B46"/>
    <w:rsid w:val="00460D8F"/>
    <w:rsid w:val="0046154B"/>
    <w:rsid w:val="00461692"/>
    <w:rsid w:val="00461A62"/>
    <w:rsid w:val="00463114"/>
    <w:rsid w:val="00464906"/>
    <w:rsid w:val="00465B55"/>
    <w:rsid w:val="00466EBB"/>
    <w:rsid w:val="00467586"/>
    <w:rsid w:val="004675C4"/>
    <w:rsid w:val="00467EDF"/>
    <w:rsid w:val="00470479"/>
    <w:rsid w:val="004704DF"/>
    <w:rsid w:val="00470585"/>
    <w:rsid w:val="00471A02"/>
    <w:rsid w:val="00471C79"/>
    <w:rsid w:val="0047261E"/>
    <w:rsid w:val="00472B1E"/>
    <w:rsid w:val="00473674"/>
    <w:rsid w:val="004767E7"/>
    <w:rsid w:val="00477E3C"/>
    <w:rsid w:val="00480467"/>
    <w:rsid w:val="00480471"/>
    <w:rsid w:val="0048053C"/>
    <w:rsid w:val="00480968"/>
    <w:rsid w:val="00481582"/>
    <w:rsid w:val="00484FBA"/>
    <w:rsid w:val="0048702E"/>
    <w:rsid w:val="00487377"/>
    <w:rsid w:val="00487447"/>
    <w:rsid w:val="00487916"/>
    <w:rsid w:val="00491C63"/>
    <w:rsid w:val="00492932"/>
    <w:rsid w:val="00493972"/>
    <w:rsid w:val="004952DB"/>
    <w:rsid w:val="0049576D"/>
    <w:rsid w:val="00496031"/>
    <w:rsid w:val="004971EC"/>
    <w:rsid w:val="00497561"/>
    <w:rsid w:val="00497914"/>
    <w:rsid w:val="004A146D"/>
    <w:rsid w:val="004A2FED"/>
    <w:rsid w:val="004A4326"/>
    <w:rsid w:val="004A4984"/>
    <w:rsid w:val="004A5A07"/>
    <w:rsid w:val="004B04EE"/>
    <w:rsid w:val="004B05CC"/>
    <w:rsid w:val="004B0B1C"/>
    <w:rsid w:val="004B1733"/>
    <w:rsid w:val="004B1A22"/>
    <w:rsid w:val="004B1AD3"/>
    <w:rsid w:val="004B1BEC"/>
    <w:rsid w:val="004B336F"/>
    <w:rsid w:val="004B353F"/>
    <w:rsid w:val="004B5681"/>
    <w:rsid w:val="004B6EC7"/>
    <w:rsid w:val="004B7AC8"/>
    <w:rsid w:val="004C165F"/>
    <w:rsid w:val="004C22C3"/>
    <w:rsid w:val="004C4170"/>
    <w:rsid w:val="004C4281"/>
    <w:rsid w:val="004C5095"/>
    <w:rsid w:val="004C76B7"/>
    <w:rsid w:val="004D1146"/>
    <w:rsid w:val="004D11C5"/>
    <w:rsid w:val="004D130F"/>
    <w:rsid w:val="004D21BF"/>
    <w:rsid w:val="004D2204"/>
    <w:rsid w:val="004D27E6"/>
    <w:rsid w:val="004D2B47"/>
    <w:rsid w:val="004D382C"/>
    <w:rsid w:val="004D3A5E"/>
    <w:rsid w:val="004D50D2"/>
    <w:rsid w:val="004D58B3"/>
    <w:rsid w:val="004D72A8"/>
    <w:rsid w:val="004E03A4"/>
    <w:rsid w:val="004E08A2"/>
    <w:rsid w:val="004E0DA5"/>
    <w:rsid w:val="004E14B6"/>
    <w:rsid w:val="004E26EA"/>
    <w:rsid w:val="004E2C4B"/>
    <w:rsid w:val="004E3671"/>
    <w:rsid w:val="004E44A3"/>
    <w:rsid w:val="004E5AF6"/>
    <w:rsid w:val="004E6D62"/>
    <w:rsid w:val="004F008A"/>
    <w:rsid w:val="004F0F8E"/>
    <w:rsid w:val="004F1CDA"/>
    <w:rsid w:val="004F231A"/>
    <w:rsid w:val="004F27CB"/>
    <w:rsid w:val="004F4F41"/>
    <w:rsid w:val="004F7061"/>
    <w:rsid w:val="004F7DE4"/>
    <w:rsid w:val="00500821"/>
    <w:rsid w:val="00501706"/>
    <w:rsid w:val="0050287A"/>
    <w:rsid w:val="00503181"/>
    <w:rsid w:val="00504563"/>
    <w:rsid w:val="005058DA"/>
    <w:rsid w:val="00507610"/>
    <w:rsid w:val="005101DD"/>
    <w:rsid w:val="005103D0"/>
    <w:rsid w:val="005107C9"/>
    <w:rsid w:val="00510C6A"/>
    <w:rsid w:val="00511E6C"/>
    <w:rsid w:val="0051214E"/>
    <w:rsid w:val="005132AD"/>
    <w:rsid w:val="00513709"/>
    <w:rsid w:val="005174C6"/>
    <w:rsid w:val="00517AA2"/>
    <w:rsid w:val="00517F1D"/>
    <w:rsid w:val="00522A64"/>
    <w:rsid w:val="00523C3F"/>
    <w:rsid w:val="00524477"/>
    <w:rsid w:val="0052511D"/>
    <w:rsid w:val="005260B7"/>
    <w:rsid w:val="00526AAE"/>
    <w:rsid w:val="00530F0E"/>
    <w:rsid w:val="005320EB"/>
    <w:rsid w:val="005327EA"/>
    <w:rsid w:val="005342B4"/>
    <w:rsid w:val="00535439"/>
    <w:rsid w:val="005370E5"/>
    <w:rsid w:val="005401C5"/>
    <w:rsid w:val="00540586"/>
    <w:rsid w:val="0054129E"/>
    <w:rsid w:val="005415DF"/>
    <w:rsid w:val="005419F8"/>
    <w:rsid w:val="0054250A"/>
    <w:rsid w:val="00543008"/>
    <w:rsid w:val="005442C5"/>
    <w:rsid w:val="00544DA4"/>
    <w:rsid w:val="0054648F"/>
    <w:rsid w:val="00550493"/>
    <w:rsid w:val="00550DC3"/>
    <w:rsid w:val="00551640"/>
    <w:rsid w:val="00553250"/>
    <w:rsid w:val="00553950"/>
    <w:rsid w:val="00553CB9"/>
    <w:rsid w:val="00554322"/>
    <w:rsid w:val="005551C1"/>
    <w:rsid w:val="00555845"/>
    <w:rsid w:val="00557AC0"/>
    <w:rsid w:val="00560AA9"/>
    <w:rsid w:val="005616B0"/>
    <w:rsid w:val="005620D4"/>
    <w:rsid w:val="00562C24"/>
    <w:rsid w:val="00564650"/>
    <w:rsid w:val="005650B4"/>
    <w:rsid w:val="0056595F"/>
    <w:rsid w:val="005666F2"/>
    <w:rsid w:val="00566D2E"/>
    <w:rsid w:val="00567CA6"/>
    <w:rsid w:val="005703C5"/>
    <w:rsid w:val="005708CC"/>
    <w:rsid w:val="005712E0"/>
    <w:rsid w:val="005721C0"/>
    <w:rsid w:val="005729A7"/>
    <w:rsid w:val="00573C0D"/>
    <w:rsid w:val="00573CCD"/>
    <w:rsid w:val="00574015"/>
    <w:rsid w:val="00575CF3"/>
    <w:rsid w:val="00575E80"/>
    <w:rsid w:val="00576020"/>
    <w:rsid w:val="00576829"/>
    <w:rsid w:val="00577DAF"/>
    <w:rsid w:val="005808E6"/>
    <w:rsid w:val="00580C26"/>
    <w:rsid w:val="00581617"/>
    <w:rsid w:val="005823DE"/>
    <w:rsid w:val="00582953"/>
    <w:rsid w:val="00582AE0"/>
    <w:rsid w:val="00583A7D"/>
    <w:rsid w:val="0058476C"/>
    <w:rsid w:val="00584C56"/>
    <w:rsid w:val="005854BB"/>
    <w:rsid w:val="005858CB"/>
    <w:rsid w:val="0058687A"/>
    <w:rsid w:val="00586CF7"/>
    <w:rsid w:val="005870BE"/>
    <w:rsid w:val="00590939"/>
    <w:rsid w:val="0059157A"/>
    <w:rsid w:val="005916C8"/>
    <w:rsid w:val="00592A85"/>
    <w:rsid w:val="00592FA0"/>
    <w:rsid w:val="005949FE"/>
    <w:rsid w:val="00594A66"/>
    <w:rsid w:val="00595239"/>
    <w:rsid w:val="005956A3"/>
    <w:rsid w:val="00595EFD"/>
    <w:rsid w:val="00597971"/>
    <w:rsid w:val="00597E70"/>
    <w:rsid w:val="005A0311"/>
    <w:rsid w:val="005A1092"/>
    <w:rsid w:val="005A1DAD"/>
    <w:rsid w:val="005A2A9F"/>
    <w:rsid w:val="005A3976"/>
    <w:rsid w:val="005A403B"/>
    <w:rsid w:val="005A4952"/>
    <w:rsid w:val="005A4A6D"/>
    <w:rsid w:val="005A4C04"/>
    <w:rsid w:val="005A50EC"/>
    <w:rsid w:val="005A5C66"/>
    <w:rsid w:val="005A606C"/>
    <w:rsid w:val="005A631D"/>
    <w:rsid w:val="005A6791"/>
    <w:rsid w:val="005A6AF3"/>
    <w:rsid w:val="005B08D8"/>
    <w:rsid w:val="005B23D5"/>
    <w:rsid w:val="005B347F"/>
    <w:rsid w:val="005B4F3E"/>
    <w:rsid w:val="005B5C4B"/>
    <w:rsid w:val="005B77FE"/>
    <w:rsid w:val="005C0891"/>
    <w:rsid w:val="005C1F61"/>
    <w:rsid w:val="005C26BF"/>
    <w:rsid w:val="005C3BCE"/>
    <w:rsid w:val="005C4444"/>
    <w:rsid w:val="005C4623"/>
    <w:rsid w:val="005C52E9"/>
    <w:rsid w:val="005C58A8"/>
    <w:rsid w:val="005C62CB"/>
    <w:rsid w:val="005C796F"/>
    <w:rsid w:val="005D1680"/>
    <w:rsid w:val="005D20CA"/>
    <w:rsid w:val="005D3FF1"/>
    <w:rsid w:val="005D48F0"/>
    <w:rsid w:val="005D69A3"/>
    <w:rsid w:val="005E0748"/>
    <w:rsid w:val="005E0CC0"/>
    <w:rsid w:val="005E1497"/>
    <w:rsid w:val="005E1D44"/>
    <w:rsid w:val="005E219C"/>
    <w:rsid w:val="005E22A3"/>
    <w:rsid w:val="005E353C"/>
    <w:rsid w:val="005E3BE5"/>
    <w:rsid w:val="005E46F1"/>
    <w:rsid w:val="005F038D"/>
    <w:rsid w:val="005F1FFB"/>
    <w:rsid w:val="005F20F0"/>
    <w:rsid w:val="005F2EAF"/>
    <w:rsid w:val="005F3351"/>
    <w:rsid w:val="005F37ED"/>
    <w:rsid w:val="005F6269"/>
    <w:rsid w:val="005F6F4A"/>
    <w:rsid w:val="005F7E6A"/>
    <w:rsid w:val="00600334"/>
    <w:rsid w:val="00601448"/>
    <w:rsid w:val="006016B9"/>
    <w:rsid w:val="006027CE"/>
    <w:rsid w:val="006031F5"/>
    <w:rsid w:val="00603E3D"/>
    <w:rsid w:val="00604A68"/>
    <w:rsid w:val="00605BCC"/>
    <w:rsid w:val="0061019E"/>
    <w:rsid w:val="006103EC"/>
    <w:rsid w:val="00611AD2"/>
    <w:rsid w:val="00611D0E"/>
    <w:rsid w:val="00615610"/>
    <w:rsid w:val="00615D45"/>
    <w:rsid w:val="00615FB3"/>
    <w:rsid w:val="00615FC0"/>
    <w:rsid w:val="00616033"/>
    <w:rsid w:val="0061632D"/>
    <w:rsid w:val="00616447"/>
    <w:rsid w:val="00617BCF"/>
    <w:rsid w:val="006203F0"/>
    <w:rsid w:val="00620693"/>
    <w:rsid w:val="00622B40"/>
    <w:rsid w:val="006237C0"/>
    <w:rsid w:val="00623AD0"/>
    <w:rsid w:val="00623F03"/>
    <w:rsid w:val="00624153"/>
    <w:rsid w:val="00625821"/>
    <w:rsid w:val="00626D63"/>
    <w:rsid w:val="00627127"/>
    <w:rsid w:val="00627226"/>
    <w:rsid w:val="00630E29"/>
    <w:rsid w:val="00632607"/>
    <w:rsid w:val="00632FD9"/>
    <w:rsid w:val="006338AF"/>
    <w:rsid w:val="0063442E"/>
    <w:rsid w:val="0063573A"/>
    <w:rsid w:val="00635BB7"/>
    <w:rsid w:val="006417B9"/>
    <w:rsid w:val="00641DBA"/>
    <w:rsid w:val="0064270D"/>
    <w:rsid w:val="00642FF4"/>
    <w:rsid w:val="00643D62"/>
    <w:rsid w:val="006445C6"/>
    <w:rsid w:val="00644B5A"/>
    <w:rsid w:val="00645AA2"/>
    <w:rsid w:val="00645E2C"/>
    <w:rsid w:val="00646876"/>
    <w:rsid w:val="006503EC"/>
    <w:rsid w:val="00651457"/>
    <w:rsid w:val="00652F4D"/>
    <w:rsid w:val="00653489"/>
    <w:rsid w:val="00653AFC"/>
    <w:rsid w:val="00653D3D"/>
    <w:rsid w:val="0065441E"/>
    <w:rsid w:val="00655002"/>
    <w:rsid w:val="00656AEA"/>
    <w:rsid w:val="00661F98"/>
    <w:rsid w:val="00663287"/>
    <w:rsid w:val="00665698"/>
    <w:rsid w:val="00665BDB"/>
    <w:rsid w:val="0066742E"/>
    <w:rsid w:val="00667908"/>
    <w:rsid w:val="00667F55"/>
    <w:rsid w:val="0067095D"/>
    <w:rsid w:val="006727CB"/>
    <w:rsid w:val="00672A95"/>
    <w:rsid w:val="00672BE8"/>
    <w:rsid w:val="00672E6B"/>
    <w:rsid w:val="0067446A"/>
    <w:rsid w:val="0067463D"/>
    <w:rsid w:val="006748A7"/>
    <w:rsid w:val="00676CAE"/>
    <w:rsid w:val="00677709"/>
    <w:rsid w:val="006806E6"/>
    <w:rsid w:val="00681EB4"/>
    <w:rsid w:val="00683B6D"/>
    <w:rsid w:val="00684109"/>
    <w:rsid w:val="00686CE1"/>
    <w:rsid w:val="00686D64"/>
    <w:rsid w:val="00690A3E"/>
    <w:rsid w:val="00691557"/>
    <w:rsid w:val="0069267F"/>
    <w:rsid w:val="00693F0D"/>
    <w:rsid w:val="006946E4"/>
    <w:rsid w:val="00694A67"/>
    <w:rsid w:val="00695C72"/>
    <w:rsid w:val="00695E3D"/>
    <w:rsid w:val="00696A2B"/>
    <w:rsid w:val="006A0514"/>
    <w:rsid w:val="006A112D"/>
    <w:rsid w:val="006A14A4"/>
    <w:rsid w:val="006A2413"/>
    <w:rsid w:val="006A24D7"/>
    <w:rsid w:val="006A265D"/>
    <w:rsid w:val="006A2786"/>
    <w:rsid w:val="006A58AA"/>
    <w:rsid w:val="006A5F80"/>
    <w:rsid w:val="006B074A"/>
    <w:rsid w:val="006B1A59"/>
    <w:rsid w:val="006B1E5C"/>
    <w:rsid w:val="006B34EC"/>
    <w:rsid w:val="006B5355"/>
    <w:rsid w:val="006B56F3"/>
    <w:rsid w:val="006B58E5"/>
    <w:rsid w:val="006B6755"/>
    <w:rsid w:val="006B686A"/>
    <w:rsid w:val="006B6BC6"/>
    <w:rsid w:val="006C0FE9"/>
    <w:rsid w:val="006C1E96"/>
    <w:rsid w:val="006C2753"/>
    <w:rsid w:val="006C41C1"/>
    <w:rsid w:val="006C4C72"/>
    <w:rsid w:val="006C6036"/>
    <w:rsid w:val="006C6AA7"/>
    <w:rsid w:val="006C7C82"/>
    <w:rsid w:val="006D06B8"/>
    <w:rsid w:val="006D0B7D"/>
    <w:rsid w:val="006D38B9"/>
    <w:rsid w:val="006D3FB9"/>
    <w:rsid w:val="006D4828"/>
    <w:rsid w:val="006E129E"/>
    <w:rsid w:val="006E1FED"/>
    <w:rsid w:val="006E2301"/>
    <w:rsid w:val="006E3016"/>
    <w:rsid w:val="006E32AC"/>
    <w:rsid w:val="006E4282"/>
    <w:rsid w:val="006E435D"/>
    <w:rsid w:val="006E5BA4"/>
    <w:rsid w:val="006F06B4"/>
    <w:rsid w:val="006F0F42"/>
    <w:rsid w:val="006F1549"/>
    <w:rsid w:val="006F1794"/>
    <w:rsid w:val="006F217B"/>
    <w:rsid w:val="006F3D1B"/>
    <w:rsid w:val="006F3D45"/>
    <w:rsid w:val="006F3D97"/>
    <w:rsid w:val="006F4A7B"/>
    <w:rsid w:val="006F4F2E"/>
    <w:rsid w:val="006F5FDF"/>
    <w:rsid w:val="006F6F76"/>
    <w:rsid w:val="006F7BB1"/>
    <w:rsid w:val="0070121D"/>
    <w:rsid w:val="00702DC8"/>
    <w:rsid w:val="00705630"/>
    <w:rsid w:val="007065D0"/>
    <w:rsid w:val="00710206"/>
    <w:rsid w:val="00710D4D"/>
    <w:rsid w:val="00712931"/>
    <w:rsid w:val="007131A8"/>
    <w:rsid w:val="00713213"/>
    <w:rsid w:val="0071497E"/>
    <w:rsid w:val="00714D65"/>
    <w:rsid w:val="007203E0"/>
    <w:rsid w:val="00720AD1"/>
    <w:rsid w:val="00720FCA"/>
    <w:rsid w:val="00721FE9"/>
    <w:rsid w:val="00722452"/>
    <w:rsid w:val="00722490"/>
    <w:rsid w:val="00722509"/>
    <w:rsid w:val="007240AD"/>
    <w:rsid w:val="00724342"/>
    <w:rsid w:val="007254A9"/>
    <w:rsid w:val="0072573A"/>
    <w:rsid w:val="00725CF7"/>
    <w:rsid w:val="0072793E"/>
    <w:rsid w:val="00732033"/>
    <w:rsid w:val="0073204A"/>
    <w:rsid w:val="007323CF"/>
    <w:rsid w:val="00733626"/>
    <w:rsid w:val="00734055"/>
    <w:rsid w:val="0073421B"/>
    <w:rsid w:val="007355BB"/>
    <w:rsid w:val="00735CBC"/>
    <w:rsid w:val="00735E73"/>
    <w:rsid w:val="007366C7"/>
    <w:rsid w:val="0073685E"/>
    <w:rsid w:val="00736CE7"/>
    <w:rsid w:val="00736FCF"/>
    <w:rsid w:val="007373E1"/>
    <w:rsid w:val="0074023F"/>
    <w:rsid w:val="00742EEC"/>
    <w:rsid w:val="00747CF8"/>
    <w:rsid w:val="00752D64"/>
    <w:rsid w:val="0075326A"/>
    <w:rsid w:val="00753ED5"/>
    <w:rsid w:val="007545F8"/>
    <w:rsid w:val="0075491E"/>
    <w:rsid w:val="00754F62"/>
    <w:rsid w:val="00754F88"/>
    <w:rsid w:val="007558D8"/>
    <w:rsid w:val="00757472"/>
    <w:rsid w:val="00757522"/>
    <w:rsid w:val="0075771E"/>
    <w:rsid w:val="00757799"/>
    <w:rsid w:val="00762228"/>
    <w:rsid w:val="00762285"/>
    <w:rsid w:val="00762DD5"/>
    <w:rsid w:val="00763C69"/>
    <w:rsid w:val="00763DDB"/>
    <w:rsid w:val="00765074"/>
    <w:rsid w:val="007660CC"/>
    <w:rsid w:val="00766BF4"/>
    <w:rsid w:val="00767874"/>
    <w:rsid w:val="007708DD"/>
    <w:rsid w:val="00770CCD"/>
    <w:rsid w:val="00772A45"/>
    <w:rsid w:val="007753A9"/>
    <w:rsid w:val="00775B72"/>
    <w:rsid w:val="0077699F"/>
    <w:rsid w:val="0077758E"/>
    <w:rsid w:val="007814DC"/>
    <w:rsid w:val="00781AD5"/>
    <w:rsid w:val="00782177"/>
    <w:rsid w:val="00784D01"/>
    <w:rsid w:val="00785413"/>
    <w:rsid w:val="007907BD"/>
    <w:rsid w:val="0079157E"/>
    <w:rsid w:val="00793A7E"/>
    <w:rsid w:val="00794582"/>
    <w:rsid w:val="007964AA"/>
    <w:rsid w:val="0079670A"/>
    <w:rsid w:val="0079771D"/>
    <w:rsid w:val="007A1A4F"/>
    <w:rsid w:val="007A2154"/>
    <w:rsid w:val="007A3FA5"/>
    <w:rsid w:val="007A4A99"/>
    <w:rsid w:val="007A51A9"/>
    <w:rsid w:val="007A55A2"/>
    <w:rsid w:val="007A7224"/>
    <w:rsid w:val="007A7289"/>
    <w:rsid w:val="007A747A"/>
    <w:rsid w:val="007A7DB4"/>
    <w:rsid w:val="007B038A"/>
    <w:rsid w:val="007B18DC"/>
    <w:rsid w:val="007B6542"/>
    <w:rsid w:val="007C3691"/>
    <w:rsid w:val="007C3BF9"/>
    <w:rsid w:val="007C46B2"/>
    <w:rsid w:val="007C6202"/>
    <w:rsid w:val="007C63A7"/>
    <w:rsid w:val="007C7EDC"/>
    <w:rsid w:val="007D28C1"/>
    <w:rsid w:val="007D28FB"/>
    <w:rsid w:val="007D67C2"/>
    <w:rsid w:val="007D6FB4"/>
    <w:rsid w:val="007D73B9"/>
    <w:rsid w:val="007E203E"/>
    <w:rsid w:val="007E2718"/>
    <w:rsid w:val="007E2E60"/>
    <w:rsid w:val="007E5324"/>
    <w:rsid w:val="007E5D0C"/>
    <w:rsid w:val="007E62A4"/>
    <w:rsid w:val="007E663A"/>
    <w:rsid w:val="007E705D"/>
    <w:rsid w:val="007E7A71"/>
    <w:rsid w:val="007E7B28"/>
    <w:rsid w:val="007F0932"/>
    <w:rsid w:val="007F0B3E"/>
    <w:rsid w:val="007F0D28"/>
    <w:rsid w:val="007F0DB3"/>
    <w:rsid w:val="007F129E"/>
    <w:rsid w:val="007F12C0"/>
    <w:rsid w:val="007F22F3"/>
    <w:rsid w:val="007F3458"/>
    <w:rsid w:val="007F34AC"/>
    <w:rsid w:val="007F4B31"/>
    <w:rsid w:val="007F52CB"/>
    <w:rsid w:val="007F7E6B"/>
    <w:rsid w:val="007F7FF5"/>
    <w:rsid w:val="00800124"/>
    <w:rsid w:val="008002CE"/>
    <w:rsid w:val="0080038B"/>
    <w:rsid w:val="008006FF"/>
    <w:rsid w:val="00800848"/>
    <w:rsid w:val="00800B18"/>
    <w:rsid w:val="00800D14"/>
    <w:rsid w:val="00806AED"/>
    <w:rsid w:val="00806B64"/>
    <w:rsid w:val="008106B0"/>
    <w:rsid w:val="00812175"/>
    <w:rsid w:val="00813E27"/>
    <w:rsid w:val="0081508B"/>
    <w:rsid w:val="00815DAA"/>
    <w:rsid w:val="00816760"/>
    <w:rsid w:val="008168C9"/>
    <w:rsid w:val="00816A2E"/>
    <w:rsid w:val="008175F4"/>
    <w:rsid w:val="0082008A"/>
    <w:rsid w:val="00820BF0"/>
    <w:rsid w:val="00820D15"/>
    <w:rsid w:val="0082154A"/>
    <w:rsid w:val="00821F36"/>
    <w:rsid w:val="00822FDF"/>
    <w:rsid w:val="00825219"/>
    <w:rsid w:val="0082678C"/>
    <w:rsid w:val="00827618"/>
    <w:rsid w:val="00827806"/>
    <w:rsid w:val="0083153F"/>
    <w:rsid w:val="00831604"/>
    <w:rsid w:val="0083170A"/>
    <w:rsid w:val="0083445F"/>
    <w:rsid w:val="0083597E"/>
    <w:rsid w:val="00835F5B"/>
    <w:rsid w:val="0083757E"/>
    <w:rsid w:val="00837962"/>
    <w:rsid w:val="00842030"/>
    <w:rsid w:val="008437D3"/>
    <w:rsid w:val="00845254"/>
    <w:rsid w:val="00845E94"/>
    <w:rsid w:val="00846BFC"/>
    <w:rsid w:val="00847A3C"/>
    <w:rsid w:val="008502AE"/>
    <w:rsid w:val="00850BDF"/>
    <w:rsid w:val="00851DB2"/>
    <w:rsid w:val="008532E5"/>
    <w:rsid w:val="00853925"/>
    <w:rsid w:val="008546DD"/>
    <w:rsid w:val="008548A8"/>
    <w:rsid w:val="0085579D"/>
    <w:rsid w:val="00855A34"/>
    <w:rsid w:val="00856550"/>
    <w:rsid w:val="00856937"/>
    <w:rsid w:val="008579FC"/>
    <w:rsid w:val="00857C85"/>
    <w:rsid w:val="00857F1B"/>
    <w:rsid w:val="00860151"/>
    <w:rsid w:val="00861721"/>
    <w:rsid w:val="00862887"/>
    <w:rsid w:val="00863187"/>
    <w:rsid w:val="00863A2F"/>
    <w:rsid w:val="00863C1A"/>
    <w:rsid w:val="00864C60"/>
    <w:rsid w:val="0086656D"/>
    <w:rsid w:val="008666DC"/>
    <w:rsid w:val="008667EC"/>
    <w:rsid w:val="0086735F"/>
    <w:rsid w:val="00867E04"/>
    <w:rsid w:val="00870DB2"/>
    <w:rsid w:val="00872DAA"/>
    <w:rsid w:val="00873482"/>
    <w:rsid w:val="00873524"/>
    <w:rsid w:val="00874163"/>
    <w:rsid w:val="008748BA"/>
    <w:rsid w:val="00874AE7"/>
    <w:rsid w:val="008757BB"/>
    <w:rsid w:val="00876ECB"/>
    <w:rsid w:val="0088016F"/>
    <w:rsid w:val="00880CDF"/>
    <w:rsid w:val="008817D1"/>
    <w:rsid w:val="00882281"/>
    <w:rsid w:val="00882588"/>
    <w:rsid w:val="0088442A"/>
    <w:rsid w:val="00884AB6"/>
    <w:rsid w:val="00884CFD"/>
    <w:rsid w:val="008877BA"/>
    <w:rsid w:val="00890EB1"/>
    <w:rsid w:val="00891BFD"/>
    <w:rsid w:val="00894124"/>
    <w:rsid w:val="008949DC"/>
    <w:rsid w:val="008952FE"/>
    <w:rsid w:val="00895389"/>
    <w:rsid w:val="008961F2"/>
    <w:rsid w:val="008966CD"/>
    <w:rsid w:val="00896DB9"/>
    <w:rsid w:val="00897F92"/>
    <w:rsid w:val="008A064F"/>
    <w:rsid w:val="008A1A06"/>
    <w:rsid w:val="008A239F"/>
    <w:rsid w:val="008A2426"/>
    <w:rsid w:val="008A2703"/>
    <w:rsid w:val="008A394F"/>
    <w:rsid w:val="008A4B2F"/>
    <w:rsid w:val="008A54F0"/>
    <w:rsid w:val="008B0FA4"/>
    <w:rsid w:val="008B3BF1"/>
    <w:rsid w:val="008B3C61"/>
    <w:rsid w:val="008B4AFB"/>
    <w:rsid w:val="008B4B2F"/>
    <w:rsid w:val="008B60F9"/>
    <w:rsid w:val="008B7791"/>
    <w:rsid w:val="008B7FCE"/>
    <w:rsid w:val="008C36AA"/>
    <w:rsid w:val="008C663A"/>
    <w:rsid w:val="008D0EBD"/>
    <w:rsid w:val="008D4DB0"/>
    <w:rsid w:val="008D55DC"/>
    <w:rsid w:val="008D60EB"/>
    <w:rsid w:val="008D6C21"/>
    <w:rsid w:val="008D6ED1"/>
    <w:rsid w:val="008E024C"/>
    <w:rsid w:val="008E176B"/>
    <w:rsid w:val="008E2062"/>
    <w:rsid w:val="008E3A92"/>
    <w:rsid w:val="008E40CA"/>
    <w:rsid w:val="008E463C"/>
    <w:rsid w:val="008E4AF4"/>
    <w:rsid w:val="008E5630"/>
    <w:rsid w:val="008E6820"/>
    <w:rsid w:val="008E6EE9"/>
    <w:rsid w:val="008E70A5"/>
    <w:rsid w:val="008E72F5"/>
    <w:rsid w:val="008F002B"/>
    <w:rsid w:val="008F05AA"/>
    <w:rsid w:val="008F1E3F"/>
    <w:rsid w:val="008F3417"/>
    <w:rsid w:val="008F34B7"/>
    <w:rsid w:val="008F4E98"/>
    <w:rsid w:val="008F4F64"/>
    <w:rsid w:val="008F5EB7"/>
    <w:rsid w:val="00900DE0"/>
    <w:rsid w:val="00902D82"/>
    <w:rsid w:val="00904C16"/>
    <w:rsid w:val="00905D64"/>
    <w:rsid w:val="00907A4F"/>
    <w:rsid w:val="00907B0F"/>
    <w:rsid w:val="009108BA"/>
    <w:rsid w:val="0091454C"/>
    <w:rsid w:val="0091611B"/>
    <w:rsid w:val="00917A97"/>
    <w:rsid w:val="00920B81"/>
    <w:rsid w:val="00921430"/>
    <w:rsid w:val="00921522"/>
    <w:rsid w:val="00921777"/>
    <w:rsid w:val="00921873"/>
    <w:rsid w:val="00922F9C"/>
    <w:rsid w:val="009232E7"/>
    <w:rsid w:val="0092435F"/>
    <w:rsid w:val="00925268"/>
    <w:rsid w:val="0092539C"/>
    <w:rsid w:val="0092611E"/>
    <w:rsid w:val="009269BA"/>
    <w:rsid w:val="0093065D"/>
    <w:rsid w:val="00931E58"/>
    <w:rsid w:val="00932B79"/>
    <w:rsid w:val="00935F97"/>
    <w:rsid w:val="0093721A"/>
    <w:rsid w:val="009403FC"/>
    <w:rsid w:val="009404A2"/>
    <w:rsid w:val="009425C3"/>
    <w:rsid w:val="009440BF"/>
    <w:rsid w:val="00944CF3"/>
    <w:rsid w:val="0094614E"/>
    <w:rsid w:val="009461C5"/>
    <w:rsid w:val="009469A5"/>
    <w:rsid w:val="00946A21"/>
    <w:rsid w:val="0094710F"/>
    <w:rsid w:val="00947AB7"/>
    <w:rsid w:val="00947CCB"/>
    <w:rsid w:val="0095011E"/>
    <w:rsid w:val="0095058E"/>
    <w:rsid w:val="0095194C"/>
    <w:rsid w:val="00952A55"/>
    <w:rsid w:val="009556D0"/>
    <w:rsid w:val="00955AD3"/>
    <w:rsid w:val="009568E8"/>
    <w:rsid w:val="00957F6D"/>
    <w:rsid w:val="00960670"/>
    <w:rsid w:val="00960F96"/>
    <w:rsid w:val="0096184E"/>
    <w:rsid w:val="00962BB4"/>
    <w:rsid w:val="00963314"/>
    <w:rsid w:val="009645A4"/>
    <w:rsid w:val="009647A2"/>
    <w:rsid w:val="0096559B"/>
    <w:rsid w:val="009664AD"/>
    <w:rsid w:val="00966543"/>
    <w:rsid w:val="009666FC"/>
    <w:rsid w:val="00970FB7"/>
    <w:rsid w:val="00972911"/>
    <w:rsid w:val="009735D5"/>
    <w:rsid w:val="00973BAA"/>
    <w:rsid w:val="00973C4D"/>
    <w:rsid w:val="00974420"/>
    <w:rsid w:val="00980BF8"/>
    <w:rsid w:val="00980F66"/>
    <w:rsid w:val="009815B4"/>
    <w:rsid w:val="00982BAD"/>
    <w:rsid w:val="009849FC"/>
    <w:rsid w:val="00984EF4"/>
    <w:rsid w:val="009855D3"/>
    <w:rsid w:val="0098648B"/>
    <w:rsid w:val="0099003A"/>
    <w:rsid w:val="009904FE"/>
    <w:rsid w:val="00991166"/>
    <w:rsid w:val="00992EA3"/>
    <w:rsid w:val="00992F5C"/>
    <w:rsid w:val="009932B1"/>
    <w:rsid w:val="00993CC4"/>
    <w:rsid w:val="009941A5"/>
    <w:rsid w:val="00995635"/>
    <w:rsid w:val="00996332"/>
    <w:rsid w:val="00996875"/>
    <w:rsid w:val="009A0116"/>
    <w:rsid w:val="009A036F"/>
    <w:rsid w:val="009A0D4F"/>
    <w:rsid w:val="009A0FA0"/>
    <w:rsid w:val="009A105D"/>
    <w:rsid w:val="009A2144"/>
    <w:rsid w:val="009A2CFB"/>
    <w:rsid w:val="009A5046"/>
    <w:rsid w:val="009A579A"/>
    <w:rsid w:val="009A5B16"/>
    <w:rsid w:val="009A6768"/>
    <w:rsid w:val="009A72CA"/>
    <w:rsid w:val="009A7AE0"/>
    <w:rsid w:val="009A7BD5"/>
    <w:rsid w:val="009A7CD5"/>
    <w:rsid w:val="009B107C"/>
    <w:rsid w:val="009B1DE9"/>
    <w:rsid w:val="009B2916"/>
    <w:rsid w:val="009B4A90"/>
    <w:rsid w:val="009B773A"/>
    <w:rsid w:val="009B7FFD"/>
    <w:rsid w:val="009C00EE"/>
    <w:rsid w:val="009C0E86"/>
    <w:rsid w:val="009C360F"/>
    <w:rsid w:val="009C37F9"/>
    <w:rsid w:val="009C41BC"/>
    <w:rsid w:val="009C492F"/>
    <w:rsid w:val="009C56A0"/>
    <w:rsid w:val="009C695D"/>
    <w:rsid w:val="009C69A3"/>
    <w:rsid w:val="009C70D8"/>
    <w:rsid w:val="009D3243"/>
    <w:rsid w:val="009D4191"/>
    <w:rsid w:val="009D45A0"/>
    <w:rsid w:val="009D5008"/>
    <w:rsid w:val="009D543D"/>
    <w:rsid w:val="009D6F6C"/>
    <w:rsid w:val="009D6F7D"/>
    <w:rsid w:val="009D75FD"/>
    <w:rsid w:val="009D7742"/>
    <w:rsid w:val="009E02B9"/>
    <w:rsid w:val="009E0A94"/>
    <w:rsid w:val="009E0C01"/>
    <w:rsid w:val="009E23EC"/>
    <w:rsid w:val="009E3B99"/>
    <w:rsid w:val="009E4589"/>
    <w:rsid w:val="009E461C"/>
    <w:rsid w:val="009E4892"/>
    <w:rsid w:val="009E5B99"/>
    <w:rsid w:val="009E61CC"/>
    <w:rsid w:val="009E63F4"/>
    <w:rsid w:val="009E6EE0"/>
    <w:rsid w:val="009F15E8"/>
    <w:rsid w:val="009F1AA2"/>
    <w:rsid w:val="009F1F27"/>
    <w:rsid w:val="009F2DF6"/>
    <w:rsid w:val="009F30EC"/>
    <w:rsid w:val="009F33DD"/>
    <w:rsid w:val="009F4AAF"/>
    <w:rsid w:val="00A0112E"/>
    <w:rsid w:val="00A01DF0"/>
    <w:rsid w:val="00A01F22"/>
    <w:rsid w:val="00A026D2"/>
    <w:rsid w:val="00A02748"/>
    <w:rsid w:val="00A02956"/>
    <w:rsid w:val="00A04EAD"/>
    <w:rsid w:val="00A06420"/>
    <w:rsid w:val="00A06FF2"/>
    <w:rsid w:val="00A11CA3"/>
    <w:rsid w:val="00A12368"/>
    <w:rsid w:val="00A126F4"/>
    <w:rsid w:val="00A12A41"/>
    <w:rsid w:val="00A132E4"/>
    <w:rsid w:val="00A135FD"/>
    <w:rsid w:val="00A13EBF"/>
    <w:rsid w:val="00A16737"/>
    <w:rsid w:val="00A17697"/>
    <w:rsid w:val="00A17DF3"/>
    <w:rsid w:val="00A218FD"/>
    <w:rsid w:val="00A21A23"/>
    <w:rsid w:val="00A21A26"/>
    <w:rsid w:val="00A22017"/>
    <w:rsid w:val="00A23392"/>
    <w:rsid w:val="00A24389"/>
    <w:rsid w:val="00A24841"/>
    <w:rsid w:val="00A25E93"/>
    <w:rsid w:val="00A26074"/>
    <w:rsid w:val="00A301C4"/>
    <w:rsid w:val="00A324C1"/>
    <w:rsid w:val="00A3283F"/>
    <w:rsid w:val="00A3329B"/>
    <w:rsid w:val="00A33C60"/>
    <w:rsid w:val="00A35C75"/>
    <w:rsid w:val="00A3684D"/>
    <w:rsid w:val="00A407E2"/>
    <w:rsid w:val="00A42217"/>
    <w:rsid w:val="00A4498C"/>
    <w:rsid w:val="00A4605A"/>
    <w:rsid w:val="00A46631"/>
    <w:rsid w:val="00A46E33"/>
    <w:rsid w:val="00A47605"/>
    <w:rsid w:val="00A47B3A"/>
    <w:rsid w:val="00A503E5"/>
    <w:rsid w:val="00A51E16"/>
    <w:rsid w:val="00A52934"/>
    <w:rsid w:val="00A53265"/>
    <w:rsid w:val="00A53A40"/>
    <w:rsid w:val="00A54C03"/>
    <w:rsid w:val="00A606ED"/>
    <w:rsid w:val="00A60F46"/>
    <w:rsid w:val="00A617EF"/>
    <w:rsid w:val="00A6473C"/>
    <w:rsid w:val="00A64A9B"/>
    <w:rsid w:val="00A64C51"/>
    <w:rsid w:val="00A66334"/>
    <w:rsid w:val="00A66E8C"/>
    <w:rsid w:val="00A67829"/>
    <w:rsid w:val="00A70B4D"/>
    <w:rsid w:val="00A73512"/>
    <w:rsid w:val="00A736E4"/>
    <w:rsid w:val="00A74284"/>
    <w:rsid w:val="00A745EE"/>
    <w:rsid w:val="00A74A19"/>
    <w:rsid w:val="00A751BE"/>
    <w:rsid w:val="00A75B92"/>
    <w:rsid w:val="00A76033"/>
    <w:rsid w:val="00A7631E"/>
    <w:rsid w:val="00A770AE"/>
    <w:rsid w:val="00A801B7"/>
    <w:rsid w:val="00A80974"/>
    <w:rsid w:val="00A80AB8"/>
    <w:rsid w:val="00A816BA"/>
    <w:rsid w:val="00A822DD"/>
    <w:rsid w:val="00A82E4D"/>
    <w:rsid w:val="00A83B8F"/>
    <w:rsid w:val="00A85F6F"/>
    <w:rsid w:val="00A86506"/>
    <w:rsid w:val="00A865AF"/>
    <w:rsid w:val="00A87A0A"/>
    <w:rsid w:val="00A87EEC"/>
    <w:rsid w:val="00A90255"/>
    <w:rsid w:val="00A91154"/>
    <w:rsid w:val="00A93481"/>
    <w:rsid w:val="00A93B6B"/>
    <w:rsid w:val="00A943C3"/>
    <w:rsid w:val="00A948E2"/>
    <w:rsid w:val="00A95423"/>
    <w:rsid w:val="00A9612E"/>
    <w:rsid w:val="00AA34DC"/>
    <w:rsid w:val="00AA4257"/>
    <w:rsid w:val="00AA4A81"/>
    <w:rsid w:val="00AA5FA2"/>
    <w:rsid w:val="00AA626F"/>
    <w:rsid w:val="00AA6CDA"/>
    <w:rsid w:val="00AA6E6D"/>
    <w:rsid w:val="00AA7178"/>
    <w:rsid w:val="00AA74B5"/>
    <w:rsid w:val="00AB03B9"/>
    <w:rsid w:val="00AB0648"/>
    <w:rsid w:val="00AB0C88"/>
    <w:rsid w:val="00AB152C"/>
    <w:rsid w:val="00AB1B1D"/>
    <w:rsid w:val="00AB4BA0"/>
    <w:rsid w:val="00AB555C"/>
    <w:rsid w:val="00AB63B2"/>
    <w:rsid w:val="00AB6D67"/>
    <w:rsid w:val="00AB72BF"/>
    <w:rsid w:val="00AB7851"/>
    <w:rsid w:val="00AB7936"/>
    <w:rsid w:val="00AC2655"/>
    <w:rsid w:val="00AC3B74"/>
    <w:rsid w:val="00AC47F0"/>
    <w:rsid w:val="00AC4F01"/>
    <w:rsid w:val="00AC5CB8"/>
    <w:rsid w:val="00AC7153"/>
    <w:rsid w:val="00AD071D"/>
    <w:rsid w:val="00AD1F0D"/>
    <w:rsid w:val="00AD2371"/>
    <w:rsid w:val="00AD5A17"/>
    <w:rsid w:val="00AD6D7B"/>
    <w:rsid w:val="00AD78AF"/>
    <w:rsid w:val="00AD7BEF"/>
    <w:rsid w:val="00AE0D54"/>
    <w:rsid w:val="00AE1C22"/>
    <w:rsid w:val="00AE3F06"/>
    <w:rsid w:val="00AE416C"/>
    <w:rsid w:val="00AE45C2"/>
    <w:rsid w:val="00AE5948"/>
    <w:rsid w:val="00AE7076"/>
    <w:rsid w:val="00AF1A6E"/>
    <w:rsid w:val="00AF1ECC"/>
    <w:rsid w:val="00AF25BC"/>
    <w:rsid w:val="00AF3846"/>
    <w:rsid w:val="00AF3B77"/>
    <w:rsid w:val="00AF3D7F"/>
    <w:rsid w:val="00AF3E8B"/>
    <w:rsid w:val="00AF47B0"/>
    <w:rsid w:val="00AF4CD9"/>
    <w:rsid w:val="00AF56CC"/>
    <w:rsid w:val="00B0038B"/>
    <w:rsid w:val="00B02A38"/>
    <w:rsid w:val="00B02CD2"/>
    <w:rsid w:val="00B02D04"/>
    <w:rsid w:val="00B050B0"/>
    <w:rsid w:val="00B050FC"/>
    <w:rsid w:val="00B06793"/>
    <w:rsid w:val="00B11385"/>
    <w:rsid w:val="00B1257A"/>
    <w:rsid w:val="00B12BB3"/>
    <w:rsid w:val="00B13C7A"/>
    <w:rsid w:val="00B1479F"/>
    <w:rsid w:val="00B15FC9"/>
    <w:rsid w:val="00B16ACC"/>
    <w:rsid w:val="00B17416"/>
    <w:rsid w:val="00B20E02"/>
    <w:rsid w:val="00B21684"/>
    <w:rsid w:val="00B216B4"/>
    <w:rsid w:val="00B22092"/>
    <w:rsid w:val="00B23592"/>
    <w:rsid w:val="00B27C35"/>
    <w:rsid w:val="00B305CA"/>
    <w:rsid w:val="00B338A0"/>
    <w:rsid w:val="00B346C4"/>
    <w:rsid w:val="00B34A54"/>
    <w:rsid w:val="00B35177"/>
    <w:rsid w:val="00B35475"/>
    <w:rsid w:val="00B355A9"/>
    <w:rsid w:val="00B41FBF"/>
    <w:rsid w:val="00B431D8"/>
    <w:rsid w:val="00B43C8D"/>
    <w:rsid w:val="00B44E06"/>
    <w:rsid w:val="00B460FD"/>
    <w:rsid w:val="00B463D8"/>
    <w:rsid w:val="00B46F2E"/>
    <w:rsid w:val="00B515CF"/>
    <w:rsid w:val="00B51F0A"/>
    <w:rsid w:val="00B5647A"/>
    <w:rsid w:val="00B565F9"/>
    <w:rsid w:val="00B56A6C"/>
    <w:rsid w:val="00B5719E"/>
    <w:rsid w:val="00B57D72"/>
    <w:rsid w:val="00B605CB"/>
    <w:rsid w:val="00B61C42"/>
    <w:rsid w:val="00B625E3"/>
    <w:rsid w:val="00B62A4D"/>
    <w:rsid w:val="00B66449"/>
    <w:rsid w:val="00B703F5"/>
    <w:rsid w:val="00B70CBB"/>
    <w:rsid w:val="00B70E9A"/>
    <w:rsid w:val="00B739D9"/>
    <w:rsid w:val="00B80006"/>
    <w:rsid w:val="00B80194"/>
    <w:rsid w:val="00B80D6F"/>
    <w:rsid w:val="00B8188D"/>
    <w:rsid w:val="00B8425D"/>
    <w:rsid w:val="00B8682A"/>
    <w:rsid w:val="00B91080"/>
    <w:rsid w:val="00B92A6D"/>
    <w:rsid w:val="00B9350A"/>
    <w:rsid w:val="00B94F09"/>
    <w:rsid w:val="00B96EF7"/>
    <w:rsid w:val="00BA0479"/>
    <w:rsid w:val="00BA10FD"/>
    <w:rsid w:val="00BA1CCF"/>
    <w:rsid w:val="00BA4C91"/>
    <w:rsid w:val="00BA5DDB"/>
    <w:rsid w:val="00BA69C5"/>
    <w:rsid w:val="00BA74F0"/>
    <w:rsid w:val="00BB0692"/>
    <w:rsid w:val="00BB107E"/>
    <w:rsid w:val="00BB1484"/>
    <w:rsid w:val="00BB4E85"/>
    <w:rsid w:val="00BB53C7"/>
    <w:rsid w:val="00BB6112"/>
    <w:rsid w:val="00BB6188"/>
    <w:rsid w:val="00BB6308"/>
    <w:rsid w:val="00BB6D5D"/>
    <w:rsid w:val="00BB7C9A"/>
    <w:rsid w:val="00BB7DF7"/>
    <w:rsid w:val="00BC0DA2"/>
    <w:rsid w:val="00BC0F92"/>
    <w:rsid w:val="00BC10ED"/>
    <w:rsid w:val="00BC2EB6"/>
    <w:rsid w:val="00BC31B3"/>
    <w:rsid w:val="00BC3B99"/>
    <w:rsid w:val="00BC77BF"/>
    <w:rsid w:val="00BC793E"/>
    <w:rsid w:val="00BE269A"/>
    <w:rsid w:val="00BE3738"/>
    <w:rsid w:val="00BE64C8"/>
    <w:rsid w:val="00BE7484"/>
    <w:rsid w:val="00BE74F2"/>
    <w:rsid w:val="00BE7A56"/>
    <w:rsid w:val="00BE7EC8"/>
    <w:rsid w:val="00BF11CA"/>
    <w:rsid w:val="00BF122E"/>
    <w:rsid w:val="00BF240F"/>
    <w:rsid w:val="00BF32EA"/>
    <w:rsid w:val="00BF381A"/>
    <w:rsid w:val="00BF3C3A"/>
    <w:rsid w:val="00BF49DA"/>
    <w:rsid w:val="00BF539D"/>
    <w:rsid w:val="00BF6000"/>
    <w:rsid w:val="00BF7A07"/>
    <w:rsid w:val="00BF7F89"/>
    <w:rsid w:val="00C00813"/>
    <w:rsid w:val="00C010FB"/>
    <w:rsid w:val="00C0136C"/>
    <w:rsid w:val="00C03318"/>
    <w:rsid w:val="00C034E7"/>
    <w:rsid w:val="00C03A6E"/>
    <w:rsid w:val="00C049E7"/>
    <w:rsid w:val="00C04F91"/>
    <w:rsid w:val="00C05603"/>
    <w:rsid w:val="00C06A6B"/>
    <w:rsid w:val="00C07B4D"/>
    <w:rsid w:val="00C1177F"/>
    <w:rsid w:val="00C118D1"/>
    <w:rsid w:val="00C14FA9"/>
    <w:rsid w:val="00C15B5C"/>
    <w:rsid w:val="00C15EF6"/>
    <w:rsid w:val="00C17373"/>
    <w:rsid w:val="00C20FEF"/>
    <w:rsid w:val="00C2130A"/>
    <w:rsid w:val="00C22A94"/>
    <w:rsid w:val="00C233C3"/>
    <w:rsid w:val="00C23F3E"/>
    <w:rsid w:val="00C24413"/>
    <w:rsid w:val="00C24F82"/>
    <w:rsid w:val="00C264C0"/>
    <w:rsid w:val="00C26956"/>
    <w:rsid w:val="00C26FD4"/>
    <w:rsid w:val="00C27DDB"/>
    <w:rsid w:val="00C30AC4"/>
    <w:rsid w:val="00C3290C"/>
    <w:rsid w:val="00C33C16"/>
    <w:rsid w:val="00C36155"/>
    <w:rsid w:val="00C370B6"/>
    <w:rsid w:val="00C4095F"/>
    <w:rsid w:val="00C41E7E"/>
    <w:rsid w:val="00C4521E"/>
    <w:rsid w:val="00C45C30"/>
    <w:rsid w:val="00C467A8"/>
    <w:rsid w:val="00C46E9A"/>
    <w:rsid w:val="00C50DB0"/>
    <w:rsid w:val="00C56061"/>
    <w:rsid w:val="00C61190"/>
    <w:rsid w:val="00C61755"/>
    <w:rsid w:val="00C626C3"/>
    <w:rsid w:val="00C6296E"/>
    <w:rsid w:val="00C62A6B"/>
    <w:rsid w:val="00C62C56"/>
    <w:rsid w:val="00C63421"/>
    <w:rsid w:val="00C635E1"/>
    <w:rsid w:val="00C639A4"/>
    <w:rsid w:val="00C63ED5"/>
    <w:rsid w:val="00C65CED"/>
    <w:rsid w:val="00C66066"/>
    <w:rsid w:val="00C7201D"/>
    <w:rsid w:val="00C726A3"/>
    <w:rsid w:val="00C742C1"/>
    <w:rsid w:val="00C74AC3"/>
    <w:rsid w:val="00C75105"/>
    <w:rsid w:val="00C752D8"/>
    <w:rsid w:val="00C7764D"/>
    <w:rsid w:val="00C80137"/>
    <w:rsid w:val="00C80DDA"/>
    <w:rsid w:val="00C81351"/>
    <w:rsid w:val="00C82F16"/>
    <w:rsid w:val="00C84684"/>
    <w:rsid w:val="00C853D4"/>
    <w:rsid w:val="00C85831"/>
    <w:rsid w:val="00C85F12"/>
    <w:rsid w:val="00C862E7"/>
    <w:rsid w:val="00C87040"/>
    <w:rsid w:val="00C8739C"/>
    <w:rsid w:val="00C873F4"/>
    <w:rsid w:val="00C87D31"/>
    <w:rsid w:val="00C90247"/>
    <w:rsid w:val="00C90F8F"/>
    <w:rsid w:val="00C91822"/>
    <w:rsid w:val="00C93804"/>
    <w:rsid w:val="00C93D78"/>
    <w:rsid w:val="00C9550C"/>
    <w:rsid w:val="00C95DAB"/>
    <w:rsid w:val="00C95EB0"/>
    <w:rsid w:val="00C973CF"/>
    <w:rsid w:val="00CA0336"/>
    <w:rsid w:val="00CA03FD"/>
    <w:rsid w:val="00CA06D6"/>
    <w:rsid w:val="00CA10D4"/>
    <w:rsid w:val="00CA2AC2"/>
    <w:rsid w:val="00CA368B"/>
    <w:rsid w:val="00CA44BB"/>
    <w:rsid w:val="00CA49A0"/>
    <w:rsid w:val="00CA5792"/>
    <w:rsid w:val="00CA700A"/>
    <w:rsid w:val="00CB00C7"/>
    <w:rsid w:val="00CB3BD7"/>
    <w:rsid w:val="00CB3E9A"/>
    <w:rsid w:val="00CB4B58"/>
    <w:rsid w:val="00CB4C91"/>
    <w:rsid w:val="00CB6D76"/>
    <w:rsid w:val="00CB72D7"/>
    <w:rsid w:val="00CC121C"/>
    <w:rsid w:val="00CC1311"/>
    <w:rsid w:val="00CC1661"/>
    <w:rsid w:val="00CC1B25"/>
    <w:rsid w:val="00CC1B87"/>
    <w:rsid w:val="00CC223D"/>
    <w:rsid w:val="00CC227E"/>
    <w:rsid w:val="00CC2F68"/>
    <w:rsid w:val="00CC352C"/>
    <w:rsid w:val="00CC39E2"/>
    <w:rsid w:val="00CC3C27"/>
    <w:rsid w:val="00CC3F78"/>
    <w:rsid w:val="00CC5283"/>
    <w:rsid w:val="00CC78F4"/>
    <w:rsid w:val="00CD0AC1"/>
    <w:rsid w:val="00CD30AD"/>
    <w:rsid w:val="00CD4097"/>
    <w:rsid w:val="00CD41E9"/>
    <w:rsid w:val="00CD4A0B"/>
    <w:rsid w:val="00CD61CD"/>
    <w:rsid w:val="00CD68A8"/>
    <w:rsid w:val="00CD730A"/>
    <w:rsid w:val="00CE2780"/>
    <w:rsid w:val="00CE4AC3"/>
    <w:rsid w:val="00CE5E25"/>
    <w:rsid w:val="00CE5E77"/>
    <w:rsid w:val="00CE6B49"/>
    <w:rsid w:val="00CF028A"/>
    <w:rsid w:val="00CF050C"/>
    <w:rsid w:val="00CF1D59"/>
    <w:rsid w:val="00CF240A"/>
    <w:rsid w:val="00CF3D8D"/>
    <w:rsid w:val="00CF429F"/>
    <w:rsid w:val="00CF4BE0"/>
    <w:rsid w:val="00CF4F13"/>
    <w:rsid w:val="00CF540D"/>
    <w:rsid w:val="00CF60F9"/>
    <w:rsid w:val="00CF6721"/>
    <w:rsid w:val="00CF7337"/>
    <w:rsid w:val="00D00378"/>
    <w:rsid w:val="00D02090"/>
    <w:rsid w:val="00D04C76"/>
    <w:rsid w:val="00D0508B"/>
    <w:rsid w:val="00D063EA"/>
    <w:rsid w:val="00D06B6D"/>
    <w:rsid w:val="00D0724B"/>
    <w:rsid w:val="00D07B04"/>
    <w:rsid w:val="00D1018A"/>
    <w:rsid w:val="00D10774"/>
    <w:rsid w:val="00D120B0"/>
    <w:rsid w:val="00D153A6"/>
    <w:rsid w:val="00D15C59"/>
    <w:rsid w:val="00D213EC"/>
    <w:rsid w:val="00D21A8E"/>
    <w:rsid w:val="00D22BB5"/>
    <w:rsid w:val="00D230A8"/>
    <w:rsid w:val="00D2403B"/>
    <w:rsid w:val="00D241E3"/>
    <w:rsid w:val="00D256A5"/>
    <w:rsid w:val="00D25D59"/>
    <w:rsid w:val="00D26976"/>
    <w:rsid w:val="00D30027"/>
    <w:rsid w:val="00D306E8"/>
    <w:rsid w:val="00D31B00"/>
    <w:rsid w:val="00D326D0"/>
    <w:rsid w:val="00D33728"/>
    <w:rsid w:val="00D34C90"/>
    <w:rsid w:val="00D35AE9"/>
    <w:rsid w:val="00D35B16"/>
    <w:rsid w:val="00D35FE6"/>
    <w:rsid w:val="00D36846"/>
    <w:rsid w:val="00D370B8"/>
    <w:rsid w:val="00D37311"/>
    <w:rsid w:val="00D45821"/>
    <w:rsid w:val="00D4684F"/>
    <w:rsid w:val="00D46F22"/>
    <w:rsid w:val="00D5030B"/>
    <w:rsid w:val="00D50581"/>
    <w:rsid w:val="00D50C77"/>
    <w:rsid w:val="00D555E8"/>
    <w:rsid w:val="00D567B5"/>
    <w:rsid w:val="00D57B5D"/>
    <w:rsid w:val="00D57F75"/>
    <w:rsid w:val="00D603DF"/>
    <w:rsid w:val="00D606C2"/>
    <w:rsid w:val="00D60A14"/>
    <w:rsid w:val="00D628A1"/>
    <w:rsid w:val="00D63E5C"/>
    <w:rsid w:val="00D644DD"/>
    <w:rsid w:val="00D6518B"/>
    <w:rsid w:val="00D661D8"/>
    <w:rsid w:val="00D666DE"/>
    <w:rsid w:val="00D6744D"/>
    <w:rsid w:val="00D679DD"/>
    <w:rsid w:val="00D71C92"/>
    <w:rsid w:val="00D7250E"/>
    <w:rsid w:val="00D725FA"/>
    <w:rsid w:val="00D72B39"/>
    <w:rsid w:val="00D73DE7"/>
    <w:rsid w:val="00D7512C"/>
    <w:rsid w:val="00D7644E"/>
    <w:rsid w:val="00D76949"/>
    <w:rsid w:val="00D80256"/>
    <w:rsid w:val="00D80272"/>
    <w:rsid w:val="00D80486"/>
    <w:rsid w:val="00D81637"/>
    <w:rsid w:val="00D817D3"/>
    <w:rsid w:val="00D8191D"/>
    <w:rsid w:val="00D8642D"/>
    <w:rsid w:val="00D876A1"/>
    <w:rsid w:val="00D916EE"/>
    <w:rsid w:val="00D92A09"/>
    <w:rsid w:val="00D92BC1"/>
    <w:rsid w:val="00D932EC"/>
    <w:rsid w:val="00D9344F"/>
    <w:rsid w:val="00D94123"/>
    <w:rsid w:val="00D9590C"/>
    <w:rsid w:val="00D95D07"/>
    <w:rsid w:val="00D9635B"/>
    <w:rsid w:val="00D96B79"/>
    <w:rsid w:val="00DA003F"/>
    <w:rsid w:val="00DA09B3"/>
    <w:rsid w:val="00DA0DE3"/>
    <w:rsid w:val="00DA1EF9"/>
    <w:rsid w:val="00DA20FB"/>
    <w:rsid w:val="00DA29C7"/>
    <w:rsid w:val="00DA3EC0"/>
    <w:rsid w:val="00DA4934"/>
    <w:rsid w:val="00DA50EE"/>
    <w:rsid w:val="00DA6CAB"/>
    <w:rsid w:val="00DA6E1E"/>
    <w:rsid w:val="00DB1737"/>
    <w:rsid w:val="00DB1EB2"/>
    <w:rsid w:val="00DB342B"/>
    <w:rsid w:val="00DB3B9F"/>
    <w:rsid w:val="00DB3BF3"/>
    <w:rsid w:val="00DB4DEB"/>
    <w:rsid w:val="00DB693C"/>
    <w:rsid w:val="00DB733B"/>
    <w:rsid w:val="00DC550D"/>
    <w:rsid w:val="00DC5F2B"/>
    <w:rsid w:val="00DC6503"/>
    <w:rsid w:val="00DC7B9B"/>
    <w:rsid w:val="00DD0C2E"/>
    <w:rsid w:val="00DD17F0"/>
    <w:rsid w:val="00DD1D1C"/>
    <w:rsid w:val="00DD1EC8"/>
    <w:rsid w:val="00DD3253"/>
    <w:rsid w:val="00DD46AD"/>
    <w:rsid w:val="00DD4A91"/>
    <w:rsid w:val="00DD69D9"/>
    <w:rsid w:val="00DD7257"/>
    <w:rsid w:val="00DD777F"/>
    <w:rsid w:val="00DE032A"/>
    <w:rsid w:val="00DE0C14"/>
    <w:rsid w:val="00DE264D"/>
    <w:rsid w:val="00DE4285"/>
    <w:rsid w:val="00DE45BC"/>
    <w:rsid w:val="00DE5131"/>
    <w:rsid w:val="00DE63CB"/>
    <w:rsid w:val="00DF156E"/>
    <w:rsid w:val="00DF2B65"/>
    <w:rsid w:val="00DF436E"/>
    <w:rsid w:val="00DF45D1"/>
    <w:rsid w:val="00DF5699"/>
    <w:rsid w:val="00DF5DA0"/>
    <w:rsid w:val="00DF6B13"/>
    <w:rsid w:val="00DF78B7"/>
    <w:rsid w:val="00DF7FFE"/>
    <w:rsid w:val="00E01556"/>
    <w:rsid w:val="00E02824"/>
    <w:rsid w:val="00E02C30"/>
    <w:rsid w:val="00E10C88"/>
    <w:rsid w:val="00E10F41"/>
    <w:rsid w:val="00E125F9"/>
    <w:rsid w:val="00E15609"/>
    <w:rsid w:val="00E16582"/>
    <w:rsid w:val="00E170EE"/>
    <w:rsid w:val="00E17A98"/>
    <w:rsid w:val="00E21E37"/>
    <w:rsid w:val="00E22388"/>
    <w:rsid w:val="00E23771"/>
    <w:rsid w:val="00E249D8"/>
    <w:rsid w:val="00E24D5C"/>
    <w:rsid w:val="00E30AB3"/>
    <w:rsid w:val="00E30AC3"/>
    <w:rsid w:val="00E31169"/>
    <w:rsid w:val="00E32620"/>
    <w:rsid w:val="00E32BE4"/>
    <w:rsid w:val="00E32D35"/>
    <w:rsid w:val="00E35618"/>
    <w:rsid w:val="00E360ED"/>
    <w:rsid w:val="00E3662B"/>
    <w:rsid w:val="00E375CD"/>
    <w:rsid w:val="00E3785A"/>
    <w:rsid w:val="00E37DC0"/>
    <w:rsid w:val="00E4098D"/>
    <w:rsid w:val="00E40B5B"/>
    <w:rsid w:val="00E41C0B"/>
    <w:rsid w:val="00E422DF"/>
    <w:rsid w:val="00E423F3"/>
    <w:rsid w:val="00E4391D"/>
    <w:rsid w:val="00E43B2C"/>
    <w:rsid w:val="00E4458A"/>
    <w:rsid w:val="00E45833"/>
    <w:rsid w:val="00E46C9F"/>
    <w:rsid w:val="00E46CEE"/>
    <w:rsid w:val="00E470AA"/>
    <w:rsid w:val="00E47859"/>
    <w:rsid w:val="00E522FB"/>
    <w:rsid w:val="00E539E8"/>
    <w:rsid w:val="00E55899"/>
    <w:rsid w:val="00E56002"/>
    <w:rsid w:val="00E60001"/>
    <w:rsid w:val="00E600C5"/>
    <w:rsid w:val="00E60FD2"/>
    <w:rsid w:val="00E61F0F"/>
    <w:rsid w:val="00E632B2"/>
    <w:rsid w:val="00E642DE"/>
    <w:rsid w:val="00E65C99"/>
    <w:rsid w:val="00E67252"/>
    <w:rsid w:val="00E70D67"/>
    <w:rsid w:val="00E75C9E"/>
    <w:rsid w:val="00E80D7F"/>
    <w:rsid w:val="00E906E6"/>
    <w:rsid w:val="00E924A5"/>
    <w:rsid w:val="00E94684"/>
    <w:rsid w:val="00E94698"/>
    <w:rsid w:val="00E946DF"/>
    <w:rsid w:val="00E964CC"/>
    <w:rsid w:val="00E96F14"/>
    <w:rsid w:val="00E97442"/>
    <w:rsid w:val="00EA0EB1"/>
    <w:rsid w:val="00EA3078"/>
    <w:rsid w:val="00EA364C"/>
    <w:rsid w:val="00EA3E37"/>
    <w:rsid w:val="00EA4048"/>
    <w:rsid w:val="00EA4CCF"/>
    <w:rsid w:val="00EA64EB"/>
    <w:rsid w:val="00EA6590"/>
    <w:rsid w:val="00EA6C76"/>
    <w:rsid w:val="00EA75B2"/>
    <w:rsid w:val="00EA776C"/>
    <w:rsid w:val="00EA79E8"/>
    <w:rsid w:val="00EA7ACB"/>
    <w:rsid w:val="00EA7CAF"/>
    <w:rsid w:val="00EB09D9"/>
    <w:rsid w:val="00EB18D9"/>
    <w:rsid w:val="00EB2E97"/>
    <w:rsid w:val="00EB4BAC"/>
    <w:rsid w:val="00EB5A20"/>
    <w:rsid w:val="00EB5F29"/>
    <w:rsid w:val="00EC12CC"/>
    <w:rsid w:val="00EC1B7F"/>
    <w:rsid w:val="00EC2BC3"/>
    <w:rsid w:val="00EC3330"/>
    <w:rsid w:val="00EC7BB2"/>
    <w:rsid w:val="00ED01E6"/>
    <w:rsid w:val="00ED06D8"/>
    <w:rsid w:val="00ED081F"/>
    <w:rsid w:val="00ED20E7"/>
    <w:rsid w:val="00ED2382"/>
    <w:rsid w:val="00ED247C"/>
    <w:rsid w:val="00ED4A65"/>
    <w:rsid w:val="00ED4CC1"/>
    <w:rsid w:val="00ED5E54"/>
    <w:rsid w:val="00ED6DC4"/>
    <w:rsid w:val="00ED6E0A"/>
    <w:rsid w:val="00ED78A0"/>
    <w:rsid w:val="00ED7CE8"/>
    <w:rsid w:val="00ED7D4C"/>
    <w:rsid w:val="00EE0E4F"/>
    <w:rsid w:val="00EE2235"/>
    <w:rsid w:val="00EE2845"/>
    <w:rsid w:val="00EE3824"/>
    <w:rsid w:val="00EE4940"/>
    <w:rsid w:val="00EE5960"/>
    <w:rsid w:val="00EE60D8"/>
    <w:rsid w:val="00EF129F"/>
    <w:rsid w:val="00EF1C03"/>
    <w:rsid w:val="00EF1D96"/>
    <w:rsid w:val="00EF24C7"/>
    <w:rsid w:val="00EF74BB"/>
    <w:rsid w:val="00EF7636"/>
    <w:rsid w:val="00F00635"/>
    <w:rsid w:val="00F01CD4"/>
    <w:rsid w:val="00F03591"/>
    <w:rsid w:val="00F0449C"/>
    <w:rsid w:val="00F0711E"/>
    <w:rsid w:val="00F0792D"/>
    <w:rsid w:val="00F07B91"/>
    <w:rsid w:val="00F103B2"/>
    <w:rsid w:val="00F111F6"/>
    <w:rsid w:val="00F12680"/>
    <w:rsid w:val="00F14603"/>
    <w:rsid w:val="00F14E81"/>
    <w:rsid w:val="00F155C8"/>
    <w:rsid w:val="00F1611D"/>
    <w:rsid w:val="00F17618"/>
    <w:rsid w:val="00F17CE7"/>
    <w:rsid w:val="00F2275A"/>
    <w:rsid w:val="00F234DD"/>
    <w:rsid w:val="00F243FB"/>
    <w:rsid w:val="00F24F96"/>
    <w:rsid w:val="00F254CF"/>
    <w:rsid w:val="00F25F8F"/>
    <w:rsid w:val="00F27A26"/>
    <w:rsid w:val="00F27E18"/>
    <w:rsid w:val="00F30C0F"/>
    <w:rsid w:val="00F3259B"/>
    <w:rsid w:val="00F3449E"/>
    <w:rsid w:val="00F34DA4"/>
    <w:rsid w:val="00F353F2"/>
    <w:rsid w:val="00F35C02"/>
    <w:rsid w:val="00F3787F"/>
    <w:rsid w:val="00F37F71"/>
    <w:rsid w:val="00F40057"/>
    <w:rsid w:val="00F40126"/>
    <w:rsid w:val="00F4028F"/>
    <w:rsid w:val="00F42776"/>
    <w:rsid w:val="00F43C96"/>
    <w:rsid w:val="00F44990"/>
    <w:rsid w:val="00F465A3"/>
    <w:rsid w:val="00F46929"/>
    <w:rsid w:val="00F46DF0"/>
    <w:rsid w:val="00F50DCB"/>
    <w:rsid w:val="00F52E01"/>
    <w:rsid w:val="00F536AD"/>
    <w:rsid w:val="00F53B90"/>
    <w:rsid w:val="00F54C5F"/>
    <w:rsid w:val="00F55ECB"/>
    <w:rsid w:val="00F56CB5"/>
    <w:rsid w:val="00F5740C"/>
    <w:rsid w:val="00F61DC7"/>
    <w:rsid w:val="00F62D5A"/>
    <w:rsid w:val="00F63468"/>
    <w:rsid w:val="00F63FA5"/>
    <w:rsid w:val="00F64463"/>
    <w:rsid w:val="00F64AFD"/>
    <w:rsid w:val="00F64C94"/>
    <w:rsid w:val="00F67226"/>
    <w:rsid w:val="00F70530"/>
    <w:rsid w:val="00F7079D"/>
    <w:rsid w:val="00F70F82"/>
    <w:rsid w:val="00F71B93"/>
    <w:rsid w:val="00F727FB"/>
    <w:rsid w:val="00F72AE2"/>
    <w:rsid w:val="00F740E9"/>
    <w:rsid w:val="00F7445A"/>
    <w:rsid w:val="00F77B05"/>
    <w:rsid w:val="00F803CB"/>
    <w:rsid w:val="00F80E46"/>
    <w:rsid w:val="00F81277"/>
    <w:rsid w:val="00F81650"/>
    <w:rsid w:val="00F82AFE"/>
    <w:rsid w:val="00F83499"/>
    <w:rsid w:val="00F8425E"/>
    <w:rsid w:val="00F8476B"/>
    <w:rsid w:val="00F849DA"/>
    <w:rsid w:val="00F85773"/>
    <w:rsid w:val="00F85F57"/>
    <w:rsid w:val="00F86A46"/>
    <w:rsid w:val="00F8716C"/>
    <w:rsid w:val="00F9197A"/>
    <w:rsid w:val="00F92E71"/>
    <w:rsid w:val="00F930BB"/>
    <w:rsid w:val="00F932C5"/>
    <w:rsid w:val="00F94543"/>
    <w:rsid w:val="00F96546"/>
    <w:rsid w:val="00F96C26"/>
    <w:rsid w:val="00F977C9"/>
    <w:rsid w:val="00FA0A49"/>
    <w:rsid w:val="00FA18B0"/>
    <w:rsid w:val="00FA6FA5"/>
    <w:rsid w:val="00FA7A58"/>
    <w:rsid w:val="00FB1005"/>
    <w:rsid w:val="00FB1E49"/>
    <w:rsid w:val="00FB379B"/>
    <w:rsid w:val="00FB5DF7"/>
    <w:rsid w:val="00FB6666"/>
    <w:rsid w:val="00FB6B38"/>
    <w:rsid w:val="00FB7CE2"/>
    <w:rsid w:val="00FC1174"/>
    <w:rsid w:val="00FC2349"/>
    <w:rsid w:val="00FC4815"/>
    <w:rsid w:val="00FC556A"/>
    <w:rsid w:val="00FC7D68"/>
    <w:rsid w:val="00FC7F64"/>
    <w:rsid w:val="00FD062B"/>
    <w:rsid w:val="00FD1622"/>
    <w:rsid w:val="00FD1C47"/>
    <w:rsid w:val="00FD389E"/>
    <w:rsid w:val="00FD678E"/>
    <w:rsid w:val="00FE0218"/>
    <w:rsid w:val="00FE15AA"/>
    <w:rsid w:val="00FE1A23"/>
    <w:rsid w:val="00FE20FF"/>
    <w:rsid w:val="00FE23A3"/>
    <w:rsid w:val="00FE37FB"/>
    <w:rsid w:val="00FE3AF2"/>
    <w:rsid w:val="00FE4406"/>
    <w:rsid w:val="00FE51C3"/>
    <w:rsid w:val="00FE5368"/>
    <w:rsid w:val="00FE5C57"/>
    <w:rsid w:val="00FE67B6"/>
    <w:rsid w:val="00FF0EDA"/>
    <w:rsid w:val="00FF1198"/>
    <w:rsid w:val="00FF1FEE"/>
    <w:rsid w:val="00FF433F"/>
    <w:rsid w:val="00FF4F6D"/>
    <w:rsid w:val="00FF656E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0F5B3C"/>
  <w15:docId w15:val="{44EAA8FC-964F-4991-B0D1-F387283D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57C85"/>
    <w:rPr>
      <w:sz w:val="24"/>
      <w:szCs w:val="24"/>
    </w:rPr>
  </w:style>
  <w:style w:type="paragraph" w:styleId="1">
    <w:name w:val="heading 1"/>
    <w:basedOn w:val="a"/>
    <w:next w:val="a"/>
    <w:qFormat/>
    <w:rsid w:val="004615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66449"/>
    <w:pPr>
      <w:spacing w:before="100" w:beforeAutospacing="1" w:after="100" w:afterAutospacing="1"/>
    </w:pPr>
  </w:style>
  <w:style w:type="character" w:styleId="a4">
    <w:name w:val="annotation reference"/>
    <w:semiHidden/>
    <w:rsid w:val="008F4E98"/>
    <w:rPr>
      <w:sz w:val="16"/>
      <w:szCs w:val="16"/>
    </w:rPr>
  </w:style>
  <w:style w:type="paragraph" w:styleId="a5">
    <w:name w:val="annotation text"/>
    <w:basedOn w:val="a"/>
    <w:semiHidden/>
    <w:rsid w:val="008F4E98"/>
    <w:rPr>
      <w:sz w:val="20"/>
      <w:szCs w:val="20"/>
    </w:rPr>
  </w:style>
  <w:style w:type="paragraph" w:styleId="a6">
    <w:name w:val="annotation subject"/>
    <w:basedOn w:val="a5"/>
    <w:next w:val="a5"/>
    <w:semiHidden/>
    <w:rsid w:val="008F4E98"/>
    <w:rPr>
      <w:b/>
      <w:bCs/>
    </w:rPr>
  </w:style>
  <w:style w:type="paragraph" w:styleId="a7">
    <w:name w:val="Balloon Text"/>
    <w:basedOn w:val="a"/>
    <w:semiHidden/>
    <w:rsid w:val="008F4E98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rsid w:val="008F4E98"/>
    <w:rPr>
      <w:sz w:val="20"/>
      <w:szCs w:val="20"/>
    </w:rPr>
  </w:style>
  <w:style w:type="character" w:styleId="aa">
    <w:name w:val="footnote reference"/>
    <w:rsid w:val="008F4E98"/>
    <w:rPr>
      <w:vertAlign w:val="superscript"/>
    </w:rPr>
  </w:style>
  <w:style w:type="character" w:styleId="ab">
    <w:name w:val="Hyperlink"/>
    <w:rsid w:val="0046154B"/>
    <w:rPr>
      <w:color w:val="0000FF"/>
      <w:u w:val="single"/>
    </w:rPr>
  </w:style>
  <w:style w:type="character" w:styleId="ac">
    <w:name w:val="FollowedHyperlink"/>
    <w:rsid w:val="0046154B"/>
    <w:rPr>
      <w:color w:val="800080"/>
      <w:u w:val="single"/>
    </w:rPr>
  </w:style>
  <w:style w:type="paragraph" w:styleId="ad">
    <w:name w:val="header"/>
    <w:aliases w:val="TI Upper Header"/>
    <w:basedOn w:val="a"/>
    <w:link w:val="ae"/>
    <w:uiPriority w:val="99"/>
    <w:rsid w:val="0004286D"/>
    <w:pPr>
      <w:tabs>
        <w:tab w:val="center" w:pos="4677"/>
        <w:tab w:val="right" w:pos="9355"/>
      </w:tabs>
    </w:pPr>
  </w:style>
  <w:style w:type="paragraph" w:styleId="af">
    <w:name w:val="footer"/>
    <w:basedOn w:val="a"/>
    <w:link w:val="af0"/>
    <w:uiPriority w:val="99"/>
    <w:rsid w:val="0004286D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192D24"/>
    <w:pPr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styleId="af2">
    <w:name w:val="Strong"/>
    <w:uiPriority w:val="22"/>
    <w:qFormat/>
    <w:rsid w:val="0093721A"/>
    <w:rPr>
      <w:b/>
      <w:bCs/>
    </w:rPr>
  </w:style>
  <w:style w:type="character" w:customStyle="1" w:styleId="af0">
    <w:name w:val="Нижний колонтитул Знак"/>
    <w:link w:val="af"/>
    <w:uiPriority w:val="99"/>
    <w:rsid w:val="00267DBF"/>
    <w:rPr>
      <w:sz w:val="24"/>
      <w:szCs w:val="24"/>
    </w:rPr>
  </w:style>
  <w:style w:type="paragraph" w:customStyle="1" w:styleId="u-12-msonormal">
    <w:name w:val="u-1_2-msonormal"/>
    <w:basedOn w:val="a"/>
    <w:rsid w:val="00223EF9"/>
    <w:pPr>
      <w:spacing w:before="100" w:beforeAutospacing="1" w:after="100" w:afterAutospacing="1"/>
    </w:pPr>
  </w:style>
  <w:style w:type="paragraph" w:customStyle="1" w:styleId="textnospace">
    <w:name w:val="text nospace"/>
    <w:basedOn w:val="a"/>
    <w:rsid w:val="00420F33"/>
    <w:pPr>
      <w:autoSpaceDE w:val="0"/>
      <w:autoSpaceDN w:val="0"/>
      <w:adjustRightInd w:val="0"/>
      <w:spacing w:line="280" w:lineRule="atLeast"/>
      <w:jc w:val="both"/>
    </w:pPr>
    <w:rPr>
      <w:rFonts w:ascii="Arial" w:eastAsia="Arial Unicode MS" w:hAnsi="Arial" w:cs="Arial"/>
      <w:color w:val="000000"/>
      <w:sz w:val="20"/>
      <w:szCs w:val="22"/>
      <w:lang w:val="en-GB" w:eastAsia="de-DE"/>
    </w:rPr>
  </w:style>
  <w:style w:type="paragraph" w:styleId="af3">
    <w:name w:val="Body Text"/>
    <w:basedOn w:val="a"/>
    <w:link w:val="10"/>
    <w:uiPriority w:val="99"/>
    <w:rsid w:val="00336998"/>
    <w:pPr>
      <w:jc w:val="both"/>
    </w:pPr>
  </w:style>
  <w:style w:type="character" w:customStyle="1" w:styleId="af4">
    <w:name w:val="Основной текст Знак"/>
    <w:rsid w:val="00336998"/>
    <w:rPr>
      <w:sz w:val="24"/>
      <w:szCs w:val="24"/>
    </w:rPr>
  </w:style>
  <w:style w:type="character" w:customStyle="1" w:styleId="10">
    <w:name w:val="Основной текст Знак1"/>
    <w:link w:val="af3"/>
    <w:uiPriority w:val="99"/>
    <w:locked/>
    <w:rsid w:val="00336998"/>
    <w:rPr>
      <w:sz w:val="24"/>
      <w:szCs w:val="24"/>
    </w:rPr>
  </w:style>
  <w:style w:type="table" w:styleId="af5">
    <w:name w:val="Table Grid"/>
    <w:basedOn w:val="a1"/>
    <w:uiPriority w:val="39"/>
    <w:rsid w:val="008E6E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A0E77"/>
  </w:style>
  <w:style w:type="character" w:customStyle="1" w:styleId="orfo-misspelled">
    <w:name w:val="orfo-misspelled"/>
    <w:basedOn w:val="a0"/>
    <w:rsid w:val="003A0E77"/>
  </w:style>
  <w:style w:type="character" w:customStyle="1" w:styleId="shorttext">
    <w:name w:val="short_text"/>
    <w:basedOn w:val="a0"/>
    <w:rsid w:val="00955AD3"/>
  </w:style>
  <w:style w:type="paragraph" w:styleId="HTML">
    <w:name w:val="HTML Preformatted"/>
    <w:basedOn w:val="a"/>
    <w:link w:val="HTML0"/>
    <w:uiPriority w:val="99"/>
    <w:semiHidden/>
    <w:unhideWhenUsed/>
    <w:rsid w:val="00955A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55AD3"/>
    <w:rPr>
      <w:rFonts w:ascii="Courier New" w:hAnsi="Courier New" w:cs="Courier New"/>
    </w:rPr>
  </w:style>
  <w:style w:type="paragraph" w:customStyle="1" w:styleId="rvps2">
    <w:name w:val="rvps2"/>
    <w:basedOn w:val="a"/>
    <w:rsid w:val="00955AD3"/>
    <w:pPr>
      <w:spacing w:after="100" w:afterAutospacing="1"/>
    </w:pPr>
  </w:style>
  <w:style w:type="paragraph" w:styleId="af6">
    <w:name w:val="No Spacing"/>
    <w:uiPriority w:val="1"/>
    <w:qFormat/>
    <w:rsid w:val="0054250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loakedemail">
    <w:name w:val="cloaked_email"/>
    <w:basedOn w:val="a0"/>
    <w:rsid w:val="003E65A9"/>
  </w:style>
  <w:style w:type="character" w:customStyle="1" w:styleId="ae">
    <w:name w:val="Верхний колонтитул Знак"/>
    <w:aliases w:val="TI Upper Header Знак"/>
    <w:basedOn w:val="a0"/>
    <w:link w:val="ad"/>
    <w:uiPriority w:val="99"/>
    <w:rsid w:val="00F86A46"/>
    <w:rPr>
      <w:sz w:val="24"/>
      <w:szCs w:val="24"/>
    </w:rPr>
  </w:style>
  <w:style w:type="paragraph" w:customStyle="1" w:styleId="Default">
    <w:name w:val="Default"/>
    <w:rsid w:val="00471A0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pagehead">
    <w:name w:val="pagehead"/>
    <w:basedOn w:val="a0"/>
    <w:rsid w:val="00BF7A07"/>
  </w:style>
  <w:style w:type="character" w:customStyle="1" w:styleId="a9">
    <w:name w:val="Текст сноски Знак"/>
    <w:basedOn w:val="a0"/>
    <w:link w:val="a8"/>
    <w:uiPriority w:val="99"/>
    <w:rsid w:val="00C87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2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4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8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4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2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.D.Popadinets@metinvestholding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etinvestholding.com/ru/procurement/appeals-board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.D.Popadinets@metinvestholding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.dkhz@metinvestholding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lga.ugolnik\Desktop\&#1041;&#1083;&#1072;&#1085;&#1082;%20&#1087;&#1080;&#1089;&#1100;&#1084;&#1072;%20&#1052;&#1048;&#1048;,%20&#1089;&#1086;&#1075;&#1083;&#1072;&#1089;&#1085;&#1086;%20&#1087;&#1088;&#1080;&#1082;&#1072;&#1079;&#1091;%20&#8470;%2001-16%20&#1086;&#1090;%2005.06.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AAE5DEE52E14C8B7448D9752CDDA1" ma:contentTypeVersion="11" ma:contentTypeDescription="Create a new document." ma:contentTypeScope="" ma:versionID="b181137487890d67f62c7f9268ba01b6">
  <xsd:schema xmlns:xsd="http://www.w3.org/2001/XMLSchema" xmlns:xs="http://www.w3.org/2001/XMLSchema" xmlns:p="http://schemas.microsoft.com/office/2006/metadata/properties" xmlns:ns3="94a497ca-a2a1-4004-ac9e-f7bdf8278d77" xmlns:ns4="9471b451-d5f9-432b-9d9a-742189d2a5d1" targetNamespace="http://schemas.microsoft.com/office/2006/metadata/properties" ma:root="true" ma:fieldsID="1d69c11ca268a4121cceb27dab79b6c5" ns3:_="" ns4:_="">
    <xsd:import namespace="94a497ca-a2a1-4004-ac9e-f7bdf8278d77"/>
    <xsd:import namespace="9471b451-d5f9-432b-9d9a-742189d2a5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497ca-a2a1-4004-ac9e-f7bdf8278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1b451-d5f9-432b-9d9a-742189d2a5d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3C0AF-FBA3-4114-8DAC-8A49630B9C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DDEA3-0484-4094-8F41-8932B211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497ca-a2a1-4004-ac9e-f7bdf8278d77"/>
    <ds:schemaRef ds:uri="9471b451-d5f9-432b-9d9a-742189d2a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3E0099-E82F-49BE-BF29-34AAA61157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724853-B02B-426E-86FD-B9EE231D4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МИИ, согласно приказу № 01-16 от 05.06.2015</Template>
  <TotalTime>901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Заявка на технику</vt:lpstr>
      <vt:lpstr>Заявка на технику</vt:lpstr>
    </vt:vector>
  </TitlesOfParts>
  <Manager>Сергей Новиков</Manager>
  <Company>МЕТИНВЕСТ ХОЛДИНГ</Company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технику</dc:title>
  <dc:subject/>
  <dc:creator>Угольник Ольга Валерьевна</dc:creator>
  <cp:keywords/>
  <dc:description/>
  <cp:lastModifiedBy>Попадинець Ольга Дмитрівна (Olha Popadynets)</cp:lastModifiedBy>
  <cp:revision>645</cp:revision>
  <cp:lastPrinted>2025-03-03T07:38:00Z</cp:lastPrinted>
  <dcterms:created xsi:type="dcterms:W3CDTF">2020-08-07T12:15:00Z</dcterms:created>
  <dcterms:modified xsi:type="dcterms:W3CDTF">2026-07-21T06:39:00Z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0x010100344AAE5DEE52E14C8B7448D9752CDDA1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2023-06-27T06:44:12Z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371efdb3-eb48-4335-9d5e-0adffa96b6e2</vt:lpwstr>
  </property>
  <property fmtid="{D5CDD505-2E9C-101B-9397-08002B2CF9AE}" pid="9" name="MSIP_Label_d92777a8-4fe1-4bb5-bf8a-dafd6e0db0a2_ContentBits">
    <vt:lpwstr>0</vt:lpwstr>
  </property>
</Properties>
</file>